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427" w14:textId="77777777" w:rsidR="00FB6C51" w:rsidRPr="002F7B89" w:rsidRDefault="003D5788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VEDLEGG B</w:t>
      </w:r>
    </w:p>
    <w:p w14:paraId="4D1A4EA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054754C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1C8B108F" w14:textId="77777777" w:rsidR="00FB6C51" w:rsidRPr="002F7B89" w:rsidRDefault="00F64BDF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LEVERANDØREN SI SKILDRING AV LEVERANSEN</w:t>
      </w:r>
    </w:p>
    <w:p w14:paraId="1E070A61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0F25E935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3C70520C" w14:textId="77777777" w:rsidR="00C34DD3" w:rsidRPr="002F7B89" w:rsidRDefault="003D5788" w:rsidP="00F64BDF">
      <w:pPr>
        <w:spacing w:line="276" w:lineRule="auto"/>
        <w:rPr>
          <w:rFonts w:ascii="Roboto Light" w:hAnsi="Roboto Light"/>
        </w:rPr>
      </w:pPr>
      <w:r w:rsidRPr="002F7B89">
        <w:rPr>
          <w:rFonts w:ascii="Roboto Light" w:hAnsi="Roboto Light"/>
        </w:rPr>
        <w:br w:type="page"/>
      </w:r>
    </w:p>
    <w:p w14:paraId="3C086E40" w14:textId="77777777" w:rsidR="00526C66" w:rsidRPr="005D23C5" w:rsidRDefault="00526C66" w:rsidP="0014251D">
      <w:pPr>
        <w:pStyle w:val="Overskrift1Innkjp"/>
      </w:pPr>
      <w:r w:rsidRPr="005D23C5">
        <w:lastRenderedPageBreak/>
        <w:t>Innleiing</w:t>
      </w:r>
    </w:p>
    <w:p w14:paraId="35308AC3" w14:textId="77777777" w:rsidR="007C55F7" w:rsidRPr="005D23C5" w:rsidRDefault="059DE8C3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C34772">
        <w:rPr>
          <w:rFonts w:ascii="Roboto Light" w:eastAsia="Times New Roman" w:hAnsi="Roboto Light" w:cs="Arial"/>
          <w:sz w:val="24"/>
          <w:lang w:eastAsia="ar-SA"/>
        </w:rPr>
        <w:t xml:space="preserve">Leverandøren skal i Vedlegg B dokumentere si tilbydde løysing i tråd med oppsett i Vedlegg A. Leverandøren skal stadfeste at alle krav i kravspesifikasjonen er oppfylt. </w:t>
      </w:r>
      <w:r w:rsidRPr="005D23C5">
        <w:rPr>
          <w:rFonts w:ascii="Roboto Light" w:eastAsia="Times New Roman" w:hAnsi="Roboto Light" w:cs="Arial"/>
          <w:sz w:val="24"/>
          <w:lang w:eastAsia="ar-SA"/>
        </w:rPr>
        <w:t>Det er leverandøren sitt ansvar å skildre alle element som er naudsynte for å få ei komplett løysing, sjølv om desse ikkje er sett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 xml:space="preserve"> som krav</w:t>
      </w:r>
      <w:r w:rsidRPr="005D23C5">
        <w:rPr>
          <w:rFonts w:ascii="Roboto Light" w:eastAsia="Times New Roman" w:hAnsi="Roboto Light" w:cs="Arial"/>
          <w:sz w:val="24"/>
          <w:lang w:eastAsia="ar-SA"/>
        </w:rPr>
        <w:t>.</w:t>
      </w:r>
      <w:r w:rsidR="007C55F7" w:rsidRPr="005D23C5">
        <w:rPr>
          <w:rFonts w:ascii="Roboto Light" w:eastAsia="Times New Roman" w:hAnsi="Roboto Light" w:cs="Arial"/>
          <w:sz w:val="24"/>
          <w:lang w:eastAsia="ar-SA"/>
        </w:rPr>
        <w:t xml:space="preserve"> </w:t>
      </w:r>
    </w:p>
    <w:p w14:paraId="22481F54" w14:textId="77777777" w:rsidR="007C55F7" w:rsidRPr="005D23C5" w:rsidRDefault="007C55F7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</w:p>
    <w:p w14:paraId="43E68DBE" w14:textId="7205C4C1" w:rsidR="007C55F7" w:rsidRPr="005D23C5" w:rsidRDefault="007C55F7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5D23C5">
        <w:rPr>
          <w:rFonts w:ascii="Roboto Light" w:eastAsia="Times New Roman" w:hAnsi="Roboto Light" w:cs="Arial"/>
          <w:sz w:val="24"/>
          <w:lang w:eastAsia="ar-SA"/>
        </w:rPr>
        <w:t xml:space="preserve">Oppdragsgjevar føreset at </w:t>
      </w:r>
      <w:r w:rsidR="00085C32">
        <w:rPr>
          <w:rFonts w:ascii="Roboto Light" w:eastAsia="Times New Roman" w:hAnsi="Roboto Light" w:cs="Arial"/>
          <w:sz w:val="24"/>
          <w:lang w:eastAsia="ar-SA"/>
        </w:rPr>
        <w:t xml:space="preserve">leverandør </w:t>
      </w:r>
      <w:r w:rsidRPr="005D23C5">
        <w:rPr>
          <w:rFonts w:ascii="Roboto Light" w:eastAsia="Times New Roman" w:hAnsi="Roboto Light" w:cs="Arial"/>
          <w:sz w:val="24"/>
          <w:lang w:eastAsia="ar-SA"/>
        </w:rPr>
        <w:t>set seg inn i alle delar av konkurransedokumenta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>, inkludert avtalevilkåra</w:t>
      </w:r>
      <w:r w:rsidRPr="005D23C5">
        <w:rPr>
          <w:rFonts w:ascii="Roboto Light" w:eastAsia="Times New Roman" w:hAnsi="Roboto Light" w:cs="Arial"/>
          <w:sz w:val="24"/>
          <w:lang w:eastAsia="ar-SA"/>
        </w:rPr>
        <w:t xml:space="preserve">. </w:t>
      </w:r>
    </w:p>
    <w:p w14:paraId="06298EAB" w14:textId="1CEDDD74" w:rsidR="059DE8C3" w:rsidRPr="001C5796" w:rsidRDefault="059DE8C3" w:rsidP="059DE8C3">
      <w:pPr>
        <w:spacing w:line="100" w:lineRule="atLeast"/>
        <w:rPr>
          <w:rFonts w:ascii="Roboto Light" w:eastAsia="Times New Roman" w:hAnsi="Roboto Light" w:cs="Arial"/>
          <w:i/>
          <w:iCs/>
          <w:sz w:val="24"/>
          <w:highlight w:val="yellow"/>
          <w:lang w:eastAsia="ar-SA"/>
        </w:rPr>
      </w:pPr>
    </w:p>
    <w:p w14:paraId="1E400B1C" w14:textId="77777777" w:rsidR="003D745E" w:rsidRPr="00D07A73" w:rsidRDefault="003D745E" w:rsidP="0014251D">
      <w:pPr>
        <w:pStyle w:val="Overskrift1Innkjp"/>
      </w:pPr>
      <w:r w:rsidRPr="001A0153">
        <w:t>KRAV</w:t>
      </w:r>
      <w:r w:rsidRPr="00D07A73">
        <w:t xml:space="preserve"> </w:t>
      </w:r>
    </w:p>
    <w:p w14:paraId="2EC77559" w14:textId="77777777" w:rsidR="007C55F7" w:rsidRPr="005D23C5" w:rsidRDefault="007C55F7" w:rsidP="007C55F7">
      <w:pPr>
        <w:spacing w:line="276" w:lineRule="auto"/>
        <w:rPr>
          <w:rFonts w:ascii="Roboto Light" w:hAnsi="Roboto Light"/>
          <w:b/>
          <w:bCs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0"/>
        <w:gridCol w:w="6396"/>
      </w:tblGrid>
      <w:tr w:rsidR="007C55F7" w:rsidRPr="005D23C5" w14:paraId="7EE06EA3" w14:textId="77777777" w:rsidTr="009A1E14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34EDB60B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Absolutte krav (A</w:t>
            </w:r>
            <w:r w:rsidRPr="005D23C5">
              <w:rPr>
                <w:rFonts w:ascii="Roboto Light" w:hAnsi="Roboto Light"/>
                <w:bCs/>
                <w:sz w:val="24"/>
                <w:vertAlign w:val="superscript"/>
              </w:rPr>
              <w:t>1</w:t>
            </w:r>
            <w:r w:rsidRPr="005D23C5">
              <w:rPr>
                <w:rFonts w:ascii="Roboto Light" w:hAnsi="Roboto Light"/>
                <w:bCs/>
                <w:sz w:val="24"/>
              </w:rPr>
              <w:t>)</w:t>
            </w:r>
          </w:p>
        </w:tc>
        <w:tc>
          <w:tcPr>
            <w:tcW w:w="6396" w:type="dxa"/>
            <w:shd w:val="clear" w:color="auto" w:fill="FFCC99"/>
          </w:tcPr>
          <w:p w14:paraId="1E6D8E41" w14:textId="77777777" w:rsidR="007C55F7" w:rsidRPr="005D23C5" w:rsidRDefault="00EB620B" w:rsidP="006031F1">
            <w:pPr>
              <w:spacing w:line="276" w:lineRule="auto"/>
              <w:rPr>
                <w:rFonts w:ascii="Roboto Light" w:hAnsi="Roboto Light"/>
                <w:sz w:val="24"/>
              </w:rPr>
            </w:pPr>
            <w:r w:rsidRPr="005D23C5">
              <w:rPr>
                <w:rFonts w:ascii="Roboto Light" w:hAnsi="Roboto Light"/>
                <w:sz w:val="24"/>
              </w:rPr>
              <w:t>Sjå skildring i Vedlegg A - Kravspesifikasjon</w:t>
            </w:r>
          </w:p>
          <w:p w14:paraId="6BF70750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sz w:val="24"/>
              </w:rPr>
            </w:pPr>
          </w:p>
        </w:tc>
      </w:tr>
      <w:tr w:rsidR="007C55F7" w:rsidRPr="005D23C5" w14:paraId="2DAA031D" w14:textId="77777777" w:rsidTr="00F7050D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030156AF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Absolutte, poengsette krav (A</w:t>
            </w:r>
            <w:r w:rsidRPr="005D23C5">
              <w:rPr>
                <w:rFonts w:ascii="Roboto Light" w:hAnsi="Roboto Light"/>
                <w:bCs/>
                <w:sz w:val="24"/>
                <w:vertAlign w:val="superscript"/>
              </w:rPr>
              <w:t>2</w:t>
            </w:r>
            <w:r w:rsidRPr="005D23C5">
              <w:rPr>
                <w:rFonts w:ascii="Roboto Light" w:hAnsi="Roboto Light"/>
                <w:bCs/>
                <w:sz w:val="24"/>
              </w:rPr>
              <w:t>)</w:t>
            </w:r>
          </w:p>
        </w:tc>
        <w:tc>
          <w:tcPr>
            <w:tcW w:w="6396" w:type="dxa"/>
            <w:shd w:val="clear" w:color="auto" w:fill="FFCC99"/>
          </w:tcPr>
          <w:p w14:paraId="6567279A" w14:textId="77777777" w:rsidR="00EB620B" w:rsidRPr="005D23C5" w:rsidRDefault="00EB620B" w:rsidP="00EB620B">
            <w:pPr>
              <w:spacing w:line="276" w:lineRule="auto"/>
              <w:rPr>
                <w:rFonts w:ascii="Roboto Light" w:hAnsi="Roboto Light"/>
                <w:sz w:val="24"/>
              </w:rPr>
            </w:pPr>
            <w:r w:rsidRPr="005D23C5">
              <w:rPr>
                <w:rFonts w:ascii="Roboto Light" w:hAnsi="Roboto Light"/>
                <w:sz w:val="24"/>
              </w:rPr>
              <w:t>Sjå skildring i Vedlegg A - Kravspesifikasjon</w:t>
            </w:r>
          </w:p>
          <w:p w14:paraId="41672959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sz w:val="24"/>
              </w:rPr>
            </w:pPr>
          </w:p>
        </w:tc>
      </w:tr>
      <w:tr w:rsidR="007C55F7" w:rsidRPr="005D23C5" w14:paraId="74C98BB0" w14:textId="77777777" w:rsidTr="00F7050D">
        <w:trPr>
          <w:trHeight w:val="493"/>
        </w:trPr>
        <w:tc>
          <w:tcPr>
            <w:tcW w:w="0" w:type="auto"/>
            <w:shd w:val="clear" w:color="auto" w:fill="FFCC99"/>
            <w:vAlign w:val="center"/>
          </w:tcPr>
          <w:p w14:paraId="6E4649D2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Viktige krav (B)</w:t>
            </w:r>
          </w:p>
        </w:tc>
        <w:tc>
          <w:tcPr>
            <w:tcW w:w="6396" w:type="dxa"/>
            <w:shd w:val="clear" w:color="auto" w:fill="FFCC99"/>
          </w:tcPr>
          <w:p w14:paraId="198AF8C6" w14:textId="77777777" w:rsidR="00EB620B" w:rsidRPr="005D23C5" w:rsidRDefault="00EB620B" w:rsidP="00EB620B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Sjå skildring i Vedlegg A - Kravspesifikasjon</w:t>
            </w:r>
          </w:p>
          <w:p w14:paraId="03768499" w14:textId="77777777" w:rsidR="007C55F7" w:rsidRPr="005D23C5" w:rsidRDefault="007C55F7" w:rsidP="006031F1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</w:p>
        </w:tc>
      </w:tr>
    </w:tbl>
    <w:p w14:paraId="7300E249" w14:textId="77777777" w:rsidR="007C55F7" w:rsidRPr="005D23C5" w:rsidRDefault="007C55F7" w:rsidP="007C55F7">
      <w:pPr>
        <w:spacing w:line="276" w:lineRule="auto"/>
        <w:rPr>
          <w:rFonts w:ascii="Roboto Light" w:hAnsi="Roboto Light"/>
          <w:sz w:val="24"/>
        </w:rPr>
      </w:pPr>
    </w:p>
    <w:p w14:paraId="0DAD937F" w14:textId="77777777" w:rsidR="003D745E" w:rsidRDefault="00D07A73" w:rsidP="0014251D">
      <w:pPr>
        <w:pStyle w:val="Overskrift1Innkjp"/>
      </w:pPr>
      <w:r>
        <w:t>underleverandørar</w:t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65"/>
        <w:gridCol w:w="5306"/>
      </w:tblGrid>
      <w:tr w:rsidR="00255FDD" w:rsidRPr="001C5796" w14:paraId="32351AFA" w14:textId="77777777" w:rsidTr="29D5F09D">
        <w:tc>
          <w:tcPr>
            <w:tcW w:w="4665" w:type="dxa"/>
          </w:tcPr>
          <w:p w14:paraId="57002994" w14:textId="2BB67C92" w:rsidR="00044C62" w:rsidRPr="007A6930" w:rsidRDefault="002843BD" w:rsidP="001C5796">
            <w:pPr>
              <w:rPr>
                <w:rFonts w:ascii="Roboto Light" w:hAnsi="Roboto Light"/>
                <w:sz w:val="24"/>
              </w:rPr>
            </w:pPr>
            <w:r w:rsidRPr="002843BD">
              <w:rPr>
                <w:rFonts w:ascii="Roboto Light" w:hAnsi="Roboto Light"/>
                <w:sz w:val="24"/>
              </w:rPr>
              <w:t>Dersom tilbydar planlegg å bruke underleverandørar på delar eller heile avtalen: Skriv her kva underleverandørar tilbydar planlegg å bruke og kor stor del</w:t>
            </w:r>
            <w:r w:rsidR="006118AB">
              <w:rPr>
                <w:rFonts w:ascii="Roboto Light" w:hAnsi="Roboto Light"/>
                <w:sz w:val="24"/>
              </w:rPr>
              <w:t xml:space="preserve"> og </w:t>
            </w:r>
            <w:r w:rsidRPr="002843BD">
              <w:rPr>
                <w:rFonts w:ascii="Roboto Light" w:hAnsi="Roboto Light"/>
                <w:sz w:val="24"/>
              </w:rPr>
              <w:t>kva del av avtalen underleverandør skal utføre. Merk at bruk av underleverandør ikkje har tyding for leverandøren sitt avtaleansvar overfor oppdragsgjevar</w:t>
            </w:r>
            <w:r w:rsidR="006118AB">
              <w:rPr>
                <w:rFonts w:ascii="Roboto Light" w:hAnsi="Roboto Light"/>
                <w:sz w:val="24"/>
              </w:rPr>
              <w:t>.</w:t>
            </w:r>
          </w:p>
        </w:tc>
        <w:tc>
          <w:tcPr>
            <w:tcW w:w="5306" w:type="dxa"/>
          </w:tcPr>
          <w:p w14:paraId="3C4806AE" w14:textId="77777777" w:rsidR="00255FDD" w:rsidRPr="00255FDD" w:rsidRDefault="00791E94" w:rsidP="00255FDD">
            <w:pPr>
              <w:rPr>
                <w:rFonts w:ascii="Roboto Light" w:hAnsi="Roboto Light"/>
                <w:sz w:val="24"/>
              </w:rPr>
            </w:pPr>
            <w:r>
              <w:rPr>
                <w:rFonts w:ascii="Roboto Light" w:hAnsi="Roboto Light"/>
                <w:sz w:val="24"/>
              </w:rPr>
              <w:t>Svar:</w:t>
            </w:r>
          </w:p>
        </w:tc>
      </w:tr>
    </w:tbl>
    <w:p w14:paraId="3A58B386" w14:textId="77777777" w:rsidR="00D07A73" w:rsidRDefault="00D07A73" w:rsidP="001C5796">
      <w:pPr>
        <w:rPr>
          <w:rFonts w:ascii="Roboto Light" w:hAnsi="Roboto Light"/>
          <w:sz w:val="24"/>
        </w:rPr>
      </w:pPr>
    </w:p>
    <w:p w14:paraId="36A69254" w14:textId="77777777" w:rsidR="00723E60" w:rsidRDefault="00723E60" w:rsidP="001C5796">
      <w:pPr>
        <w:rPr>
          <w:rFonts w:ascii="Roboto Light" w:hAnsi="Roboto Light"/>
          <w:sz w:val="24"/>
        </w:rPr>
      </w:pPr>
    </w:p>
    <w:p w14:paraId="069F93DE" w14:textId="4131B746" w:rsidR="00723E60" w:rsidRPr="007E6CF7" w:rsidRDefault="009A1E14" w:rsidP="001C5796">
      <w:pPr>
        <w:pStyle w:val="Overskrift1Innkjp"/>
        <w:rPr>
          <w:sz w:val="24"/>
        </w:rPr>
      </w:pPr>
      <w:r>
        <w:t>Krav til tenesta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541"/>
        <w:gridCol w:w="1418"/>
      </w:tblGrid>
      <w:tr w:rsidR="00BC2BB3" w:rsidRPr="00CE20D5" w14:paraId="19C645EB" w14:textId="77777777" w:rsidTr="00860541">
        <w:trPr>
          <w:trHeight w:val="448"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16D569D8" w14:textId="77777777" w:rsidR="00BC2BB3" w:rsidRPr="00CE20D5" w:rsidRDefault="00BC2BB3" w:rsidP="00DC62DA">
            <w:pPr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>Krav nr.</w:t>
            </w:r>
          </w:p>
        </w:tc>
        <w:tc>
          <w:tcPr>
            <w:tcW w:w="754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4A3D17" w14:textId="77777777" w:rsidR="00BC2BB3" w:rsidRPr="00CE20D5" w:rsidRDefault="00BC2BB3" w:rsidP="00DC62DA">
            <w:pPr>
              <w:rPr>
                <w:rFonts w:ascii="Roboto Light" w:hAnsi="Roboto Light"/>
                <w:b/>
                <w:bCs/>
              </w:rPr>
            </w:pPr>
            <w:r w:rsidRPr="00CE20D5">
              <w:rPr>
                <w:rFonts w:ascii="Roboto Light" w:hAnsi="Roboto Light"/>
                <w:b/>
                <w:bCs/>
              </w:rPr>
              <w:t>Krav til fasilitetane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7F1668FA" w14:textId="4232CA84" w:rsidR="00BC2BB3" w:rsidRPr="00CE20D5" w:rsidRDefault="00E86B62" w:rsidP="00DC62DA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</w:p>
        </w:tc>
      </w:tr>
      <w:tr w:rsidR="00E86B62" w:rsidRPr="00CE20D5" w14:paraId="293D251B" w14:textId="77777777" w:rsidTr="0086054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074B816" w14:textId="77777777" w:rsidR="00E86B62" w:rsidRPr="00CE20D5" w:rsidRDefault="00E86B62" w:rsidP="00E86B62">
            <w:pPr>
              <w:pStyle w:val="Listeavsnitt"/>
              <w:numPr>
                <w:ilvl w:val="0"/>
                <w:numId w:val="21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541" w:type="dxa"/>
          </w:tcPr>
          <w:p w14:paraId="78C70A57" w14:textId="77777777" w:rsidR="00E86B62" w:rsidRPr="00CE20D5" w:rsidRDefault="00E86B62" w:rsidP="00E86B62">
            <w:pPr>
              <w:pStyle w:val="Ingress"/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t>Transport/plassering</w:t>
            </w:r>
          </w:p>
          <w:p w14:paraId="0E522DEE" w14:textId="09D608F8" w:rsidR="00E86B62" w:rsidRPr="00CE20D5" w:rsidRDefault="00E86B62" w:rsidP="6E679E94">
            <w:pPr>
              <w:pStyle w:val="Ingress"/>
              <w:rPr>
                <w:rFonts w:ascii="Roboto Light" w:hAnsi="Roboto Light"/>
                <w:i w:val="0"/>
              </w:rPr>
            </w:pPr>
            <w:r w:rsidRPr="6E679E94">
              <w:rPr>
                <w:rFonts w:ascii="Roboto Light" w:hAnsi="Roboto Light"/>
                <w:i w:val="0"/>
              </w:rPr>
              <w:t>Hotellet skal gi gjestene informasjon om offentleg kommunikasjon til og frå hotellet.</w:t>
            </w:r>
          </w:p>
        </w:tc>
        <w:tc>
          <w:tcPr>
            <w:tcW w:w="1418" w:type="dxa"/>
          </w:tcPr>
          <w:p w14:paraId="01B8CA7F" w14:textId="048A7AB5" w:rsidR="00E86B62" w:rsidRPr="00CE20D5" w:rsidRDefault="00E86B62" w:rsidP="00E86B62">
            <w:pPr>
              <w:spacing w:line="276" w:lineRule="auto"/>
              <w:rPr>
                <w:rFonts w:ascii="Roboto Light" w:hAnsi="Roboto Light"/>
              </w:rPr>
            </w:pPr>
            <w:r w:rsidRPr="00AF5F98">
              <w:rPr>
                <w:rFonts w:ascii="Roboto Light" w:hAnsi="Roboto Light"/>
              </w:rPr>
              <w:t>JA/NEI</w:t>
            </w:r>
          </w:p>
        </w:tc>
      </w:tr>
      <w:tr w:rsidR="00BC2BB3" w:rsidRPr="00CE20D5" w14:paraId="7188C434" w14:textId="77777777" w:rsidTr="00860541">
        <w:tblPrEx>
          <w:tblLook w:val="01E0" w:firstRow="1" w:lastRow="1" w:firstColumn="1" w:lastColumn="1" w:noHBand="0" w:noVBand="0"/>
        </w:tblPrEx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C554C7" w14:textId="77777777" w:rsidR="00BC2BB3" w:rsidRPr="00CE20D5" w:rsidRDefault="00BC2BB3" w:rsidP="00DC62DA">
            <w:pPr>
              <w:pStyle w:val="Listeavsnitt"/>
              <w:ind w:left="357" w:hanging="357"/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>Krav nr.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522A37" w14:textId="77777777" w:rsidR="00BC2BB3" w:rsidRPr="00CE20D5" w:rsidRDefault="00BC2BB3" w:rsidP="00DC62DA">
            <w:pPr>
              <w:pStyle w:val="Ingress"/>
              <w:rPr>
                <w:rFonts w:ascii="Roboto Light" w:hAnsi="Roboto Light"/>
                <w:b/>
                <w:bCs/>
                <w:i w:val="0"/>
                <w:iCs/>
              </w:rPr>
            </w:pPr>
            <w:r w:rsidRPr="00CE20D5">
              <w:rPr>
                <w:rFonts w:ascii="Roboto Light" w:hAnsi="Roboto Light"/>
                <w:b/>
                <w:bCs/>
                <w:i w:val="0"/>
                <w:iCs/>
              </w:rPr>
              <w:t>Universell utforming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2A443D" w14:textId="33C932CD" w:rsidR="00BC2BB3" w:rsidRPr="00CE20D5" w:rsidRDefault="00E86B62" w:rsidP="00DC62DA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</w:p>
        </w:tc>
      </w:tr>
      <w:tr w:rsidR="00E86B62" w:rsidRPr="00CE20D5" w14:paraId="0B3FAB14" w14:textId="77777777" w:rsidTr="00860541">
        <w:tblPrEx>
          <w:tblLook w:val="01E0" w:firstRow="1" w:lastRow="1" w:firstColumn="1" w:lastColumn="1" w:noHBand="0" w:noVBand="0"/>
        </w:tblPrEx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E0BC" w14:textId="77777777" w:rsidR="00E86B62" w:rsidRPr="00CE20D5" w:rsidRDefault="00E86B62" w:rsidP="00E86B62">
            <w:pPr>
              <w:pStyle w:val="Listeavsnitt"/>
              <w:numPr>
                <w:ilvl w:val="0"/>
                <w:numId w:val="21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4C48" w14:textId="77777777" w:rsidR="00E86B62" w:rsidRPr="005B4CCF" w:rsidRDefault="00E86B62" w:rsidP="00E86B62">
            <w:pPr>
              <w:pStyle w:val="Ingress"/>
              <w:rPr>
                <w:rFonts w:ascii="Roboto Light" w:hAnsi="Roboto Light"/>
                <w:i w:val="0"/>
                <w:iCs/>
              </w:rPr>
            </w:pPr>
            <w:r w:rsidRPr="005B4CCF">
              <w:rPr>
                <w:rFonts w:ascii="Roboto Light" w:hAnsi="Roboto Light"/>
                <w:i w:val="0"/>
                <w:iCs/>
              </w:rPr>
              <w:t>Hotellrom</w:t>
            </w:r>
          </w:p>
          <w:p w14:paraId="08906B02" w14:textId="77777777" w:rsidR="00E86B62" w:rsidRPr="00CE20D5" w:rsidRDefault="00E86B62" w:rsidP="00E86B62">
            <w:pPr>
              <w:pStyle w:val="Ingress"/>
              <w:numPr>
                <w:ilvl w:val="0"/>
                <w:numId w:val="26"/>
              </w:numPr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t>Det skal vere tilgjengeleg hotellrom som er tilpassa rullestolbrukarar</w:t>
            </w:r>
          </w:p>
          <w:p w14:paraId="2765E127" w14:textId="77777777" w:rsidR="00E86B62" w:rsidRPr="00CE20D5" w:rsidRDefault="00E86B62" w:rsidP="00E86B62">
            <w:pPr>
              <w:pStyle w:val="Ingress"/>
              <w:numPr>
                <w:ilvl w:val="0"/>
                <w:numId w:val="26"/>
              </w:numPr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t>Inngangsdøra skal ha fri breidde på minst 86 cm.</w:t>
            </w:r>
          </w:p>
          <w:p w14:paraId="0A7B5C34" w14:textId="77777777" w:rsidR="00E86B62" w:rsidRPr="00CE20D5" w:rsidRDefault="00E86B62" w:rsidP="00E86B62">
            <w:pPr>
              <w:pStyle w:val="Ingress"/>
              <w:numPr>
                <w:ilvl w:val="0"/>
                <w:numId w:val="26"/>
              </w:numPr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t>Innvendige dører skal ha fri breidde på minst 76 cm.</w:t>
            </w:r>
          </w:p>
          <w:p w14:paraId="398CF1DC" w14:textId="77777777" w:rsidR="00E86B62" w:rsidRPr="00CE20D5" w:rsidRDefault="00E86B62" w:rsidP="00E86B62">
            <w:pPr>
              <w:pStyle w:val="Ingress"/>
              <w:numPr>
                <w:ilvl w:val="0"/>
                <w:numId w:val="26"/>
              </w:numPr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t>Skal ha toalett som er dimensjonert for rullestolbrukarar</w:t>
            </w:r>
          </w:p>
          <w:p w14:paraId="6F275CE3" w14:textId="77777777" w:rsidR="00E86B62" w:rsidRPr="00CE20D5" w:rsidRDefault="00E86B62" w:rsidP="00E86B62">
            <w:pPr>
              <w:pStyle w:val="Ingress"/>
              <w:numPr>
                <w:ilvl w:val="0"/>
                <w:numId w:val="28"/>
              </w:numPr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lastRenderedPageBreak/>
              <w:t>Dører skal kunne opnast av alle.</w:t>
            </w:r>
          </w:p>
          <w:p w14:paraId="542353BE" w14:textId="77777777" w:rsidR="00E86B62" w:rsidRDefault="00E86B62" w:rsidP="00E86B62">
            <w:pPr>
              <w:pStyle w:val="Ingress"/>
              <w:numPr>
                <w:ilvl w:val="0"/>
                <w:numId w:val="28"/>
              </w:numPr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t xml:space="preserve">Eventuelle tersklar skal ikkje overskride 2,5 cm og skal vere skrå-skjert/avfasa. </w:t>
            </w:r>
          </w:p>
          <w:p w14:paraId="6A5093C9" w14:textId="77777777" w:rsidR="00E86B62" w:rsidRPr="00CE20D5" w:rsidRDefault="00E86B62" w:rsidP="00E86B62">
            <w:pPr>
              <w:pStyle w:val="Ingress"/>
              <w:numPr>
                <w:ilvl w:val="0"/>
                <w:numId w:val="28"/>
              </w:numPr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t>Brannalarm skal kunne oppfattast av syns- og høyrselshemma.</w:t>
            </w:r>
          </w:p>
          <w:p w14:paraId="30427836" w14:textId="77777777" w:rsidR="00E86B62" w:rsidRPr="00CE20D5" w:rsidRDefault="00E86B62" w:rsidP="00E86B62">
            <w:pPr>
              <w:pStyle w:val="Ingress"/>
              <w:numPr>
                <w:ilvl w:val="0"/>
                <w:numId w:val="28"/>
              </w:numPr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t>Leverandør skal tilby allergivennlege rom.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291" w14:textId="5CFAA372" w:rsidR="00E86B62" w:rsidRPr="00CE20D5" w:rsidRDefault="00E86B62" w:rsidP="00E86B62">
            <w:pPr>
              <w:spacing w:line="276" w:lineRule="auto"/>
              <w:rPr>
                <w:rFonts w:ascii="Roboto Light" w:hAnsi="Roboto Light"/>
              </w:rPr>
            </w:pPr>
            <w:r w:rsidRPr="002278B8">
              <w:rPr>
                <w:rFonts w:ascii="Roboto Light" w:hAnsi="Roboto Light"/>
              </w:rPr>
              <w:lastRenderedPageBreak/>
              <w:t>JA/NEI</w:t>
            </w:r>
          </w:p>
        </w:tc>
      </w:tr>
    </w:tbl>
    <w:p w14:paraId="3F7FE72A" w14:textId="77777777" w:rsidR="007E6CF7" w:rsidRDefault="007E6CF7" w:rsidP="007E6CF7">
      <w:pPr>
        <w:pStyle w:val="Overskrift1Innkjp"/>
        <w:numPr>
          <w:ilvl w:val="0"/>
          <w:numId w:val="0"/>
        </w:numPr>
        <w:ind w:left="357" w:hanging="357"/>
      </w:pPr>
    </w:p>
    <w:p w14:paraId="68FC11F4" w14:textId="77777777" w:rsidR="007E6CF7" w:rsidRDefault="007E6CF7" w:rsidP="007E6CF7">
      <w:pPr>
        <w:pStyle w:val="Overskrift1Innkjp"/>
        <w:numPr>
          <w:ilvl w:val="0"/>
          <w:numId w:val="0"/>
        </w:numPr>
        <w:ind w:left="357" w:hanging="357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541"/>
        <w:gridCol w:w="1418"/>
      </w:tblGrid>
      <w:tr w:rsidR="002F635F" w:rsidRPr="00CE20D5" w14:paraId="00EEDD75" w14:textId="77777777" w:rsidTr="6E679E94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746F9A25" w14:textId="77777777" w:rsidR="002F635F" w:rsidRPr="00CE20D5" w:rsidRDefault="002F635F" w:rsidP="00DC62DA">
            <w:pPr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>Krav nr.</w:t>
            </w:r>
          </w:p>
        </w:tc>
        <w:tc>
          <w:tcPr>
            <w:tcW w:w="754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7969B6" w14:textId="77777777" w:rsidR="002F635F" w:rsidRPr="00CE20D5" w:rsidRDefault="002F635F" w:rsidP="00DC62DA">
            <w:pPr>
              <w:rPr>
                <w:rFonts w:ascii="Roboto Light" w:hAnsi="Roboto Light"/>
                <w:b/>
                <w:bCs/>
              </w:rPr>
            </w:pPr>
            <w:r w:rsidRPr="00CE20D5">
              <w:rPr>
                <w:rFonts w:ascii="Roboto Light" w:hAnsi="Roboto Light"/>
                <w:b/>
                <w:bCs/>
              </w:rPr>
              <w:t>Krav til tenesta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4D95716" w14:textId="55B340B7" w:rsidR="002F635F" w:rsidRPr="00CE20D5" w:rsidRDefault="00E86B62" w:rsidP="00DC62DA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</w:p>
        </w:tc>
      </w:tr>
      <w:tr w:rsidR="00E86B62" w:rsidRPr="00CE20D5" w14:paraId="3F246C4D" w14:textId="77777777" w:rsidTr="6E679E94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6B28BA5" w14:textId="77777777" w:rsidR="00E86B62" w:rsidRPr="00CE20D5" w:rsidRDefault="00E86B62" w:rsidP="00E86B62">
            <w:pPr>
              <w:pStyle w:val="Listeavsnitt"/>
              <w:numPr>
                <w:ilvl w:val="0"/>
                <w:numId w:val="21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541" w:type="dxa"/>
          </w:tcPr>
          <w:p w14:paraId="482C0AA8" w14:textId="5EB1C7F2" w:rsidR="00E86B62" w:rsidRPr="00CE20D5" w:rsidRDefault="00367ED3" w:rsidP="6E679E94">
            <w:pPr>
              <w:pStyle w:val="Ingress"/>
              <w:spacing w:line="300" w:lineRule="atLeast"/>
              <w:rPr>
                <w:rFonts w:ascii="Roboto Light" w:hAnsi="Roboto Light"/>
                <w:i w:val="0"/>
                <w:lang w:eastAsia="nb-NO"/>
              </w:rPr>
            </w:pPr>
            <w:r>
              <w:rPr>
                <w:rFonts w:ascii="Roboto Light" w:hAnsi="Roboto Light"/>
                <w:i w:val="0"/>
                <w:iCs/>
              </w:rPr>
              <w:t>Kostnadsfri a</w:t>
            </w:r>
            <w:r w:rsidR="00E0066F" w:rsidRPr="00521741">
              <w:rPr>
                <w:rFonts w:ascii="Roboto Light" w:hAnsi="Roboto Light"/>
                <w:i w:val="0"/>
                <w:iCs/>
              </w:rPr>
              <w:t>vbestillingsfrist: Innan klokka 16:00 på dagen for ankomst</w:t>
            </w:r>
            <w:r w:rsidR="00E0066F">
              <w:rPr>
                <w:rFonts w:ascii="Roboto Light" w:hAnsi="Roboto Light"/>
                <w:i w:val="0"/>
                <w:iCs/>
              </w:rPr>
              <w:t>.</w:t>
            </w:r>
          </w:p>
        </w:tc>
        <w:tc>
          <w:tcPr>
            <w:tcW w:w="1418" w:type="dxa"/>
          </w:tcPr>
          <w:p w14:paraId="5CA19D82" w14:textId="01B21E81" w:rsidR="00E86B62" w:rsidRPr="00CE20D5" w:rsidRDefault="00E86B62" w:rsidP="00E86B62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8A2D91">
              <w:rPr>
                <w:rFonts w:ascii="Roboto Light" w:hAnsi="Roboto Light"/>
              </w:rPr>
              <w:t>JA/NEI</w:t>
            </w:r>
          </w:p>
        </w:tc>
      </w:tr>
      <w:tr w:rsidR="00E86B62" w:rsidRPr="00CE20D5" w14:paraId="136BDD76" w14:textId="77777777" w:rsidTr="6E679E94">
        <w:tblPrEx>
          <w:tblLook w:val="01E0" w:firstRow="1" w:lastRow="1" w:firstColumn="1" w:lastColumn="1" w:noHBand="0" w:noVBand="0"/>
        </w:tblPrEx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B46" w14:textId="77777777" w:rsidR="00E86B62" w:rsidRPr="00CE20D5" w:rsidRDefault="00E86B62" w:rsidP="00E86B62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8C73" w14:textId="77777777" w:rsidR="00E86B62" w:rsidRPr="00CE20D5" w:rsidRDefault="00E86B62" w:rsidP="00E86B62">
            <w:pPr>
              <w:spacing w:line="276" w:lineRule="auto"/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 xml:space="preserve">Rapportering  </w:t>
            </w:r>
          </w:p>
          <w:p w14:paraId="4206E088" w14:textId="77777777" w:rsidR="00E86B62" w:rsidRPr="00CE20D5" w:rsidRDefault="00E86B62" w:rsidP="00E86B62">
            <w:pPr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>Leverandør skal levere statistikk over leverte produkt utan kostnad for oppdragsgjevar. Statistikken skal minimum vere sortert på</w:t>
            </w:r>
          </w:p>
          <w:p w14:paraId="1CE0A98F" w14:textId="77777777" w:rsidR="00E86B62" w:rsidRPr="00267562" w:rsidRDefault="00E86B62" w:rsidP="00E86B62">
            <w:pPr>
              <w:pStyle w:val="Listeavsnitt"/>
              <w:numPr>
                <w:ilvl w:val="0"/>
                <w:numId w:val="29"/>
              </w:numPr>
              <w:spacing w:after="160" w:line="259" w:lineRule="auto"/>
              <w:rPr>
                <w:rFonts w:ascii="Roboto Light" w:hAnsi="Roboto Light"/>
              </w:rPr>
            </w:pPr>
            <w:r w:rsidRPr="00267562">
              <w:rPr>
                <w:rFonts w:ascii="Roboto Light" w:hAnsi="Roboto Light"/>
              </w:rPr>
              <w:t xml:space="preserve">Einingar som har bestilt </w:t>
            </w:r>
          </w:p>
          <w:p w14:paraId="71D598DB" w14:textId="77777777" w:rsidR="00E86B62" w:rsidRPr="00267562" w:rsidRDefault="00E86B62" w:rsidP="00E86B62">
            <w:pPr>
              <w:pStyle w:val="Listeavsnitt"/>
              <w:numPr>
                <w:ilvl w:val="0"/>
                <w:numId w:val="29"/>
              </w:numPr>
              <w:spacing w:after="160" w:line="259" w:lineRule="auto"/>
              <w:rPr>
                <w:rFonts w:ascii="Roboto Light" w:hAnsi="Roboto Light"/>
              </w:rPr>
            </w:pPr>
            <w:r w:rsidRPr="00267562">
              <w:rPr>
                <w:rFonts w:ascii="Roboto Light" w:hAnsi="Roboto Light"/>
              </w:rPr>
              <w:t>Produkt</w:t>
            </w:r>
          </w:p>
          <w:p w14:paraId="3EB6528F" w14:textId="77777777" w:rsidR="00E86B62" w:rsidRPr="00267562" w:rsidRDefault="00E86B62" w:rsidP="00E86B62">
            <w:pPr>
              <w:pStyle w:val="Listeavsnitt"/>
              <w:numPr>
                <w:ilvl w:val="0"/>
                <w:numId w:val="29"/>
              </w:numPr>
              <w:spacing w:after="160" w:line="259" w:lineRule="auto"/>
              <w:rPr>
                <w:rFonts w:ascii="Roboto Light" w:hAnsi="Roboto Light"/>
              </w:rPr>
            </w:pPr>
            <w:r w:rsidRPr="00267562">
              <w:rPr>
                <w:rFonts w:ascii="Roboto Light" w:hAnsi="Roboto Light"/>
              </w:rPr>
              <w:t>Pris per eining og totalt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159B" w14:textId="6B79AD78" w:rsidR="00E86B62" w:rsidRPr="00CE20D5" w:rsidRDefault="00E86B62" w:rsidP="00E86B62">
            <w:pPr>
              <w:spacing w:line="276" w:lineRule="auto"/>
              <w:rPr>
                <w:rFonts w:ascii="Roboto Light" w:hAnsi="Roboto Light"/>
              </w:rPr>
            </w:pPr>
            <w:r w:rsidRPr="008A2D91">
              <w:rPr>
                <w:rFonts w:ascii="Roboto Light" w:hAnsi="Roboto Light"/>
              </w:rPr>
              <w:t>JA/NEI</w:t>
            </w:r>
          </w:p>
        </w:tc>
      </w:tr>
      <w:tr w:rsidR="00E86B62" w:rsidRPr="00CE20D5" w14:paraId="64780437" w14:textId="77777777" w:rsidTr="6E679E94">
        <w:tblPrEx>
          <w:tblLook w:val="01E0" w:firstRow="1" w:lastRow="1" w:firstColumn="1" w:lastColumn="1" w:noHBand="0" w:noVBand="0"/>
        </w:tblPrEx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EFA" w14:textId="77777777" w:rsidR="00E86B62" w:rsidRPr="00CE20D5" w:rsidRDefault="00E86B62" w:rsidP="00E86B62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3EC2" w14:textId="77777777" w:rsidR="00E86B62" w:rsidRPr="00CE20D5" w:rsidRDefault="00E86B62" w:rsidP="00E86B62">
            <w:pPr>
              <w:pStyle w:val="Ingress"/>
              <w:rPr>
                <w:rFonts w:ascii="Roboto Light" w:hAnsi="Roboto Light"/>
                <w:i w:val="0"/>
                <w:iCs/>
              </w:rPr>
            </w:pPr>
            <w:r w:rsidRPr="00CE20D5">
              <w:rPr>
                <w:rFonts w:ascii="Roboto Light" w:hAnsi="Roboto Light"/>
                <w:i w:val="0"/>
                <w:iCs/>
              </w:rPr>
              <w:t>Emballasje</w:t>
            </w:r>
          </w:p>
          <w:p w14:paraId="4FC66C52" w14:textId="77777777" w:rsidR="00E86B62" w:rsidRPr="00CE20D5" w:rsidRDefault="00E86B62" w:rsidP="00E86B62">
            <w:pPr>
              <w:pStyle w:val="Ingress"/>
              <w:rPr>
                <w:rFonts w:ascii="Roboto Light" w:hAnsi="Roboto Light"/>
                <w:i w:val="0"/>
                <w:iCs/>
              </w:rPr>
            </w:pPr>
            <w:r w:rsidRPr="002151D0">
              <w:rPr>
                <w:rFonts w:ascii="Roboto Light" w:hAnsi="Roboto Light"/>
                <w:i w:val="0"/>
                <w:iCs/>
              </w:rPr>
              <w:t>Hotellet skal sikre at underleverandørane deira har ei ordning for sluttbehandling der emballasjen vert tatt hand om på ein miljømessig forsvarleg måte. Dette skal gjerast ved at hotellet teiknar kontrollmedlemskap i Grønt Punkt Norge AS eller varetakast på annan forsvarleg måte.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6973" w14:textId="58F9078B" w:rsidR="00E86B62" w:rsidRPr="00CE20D5" w:rsidRDefault="00E86B62" w:rsidP="00E86B62">
            <w:pPr>
              <w:spacing w:line="276" w:lineRule="auto"/>
              <w:rPr>
                <w:rFonts w:ascii="Roboto Light" w:hAnsi="Roboto Light"/>
              </w:rPr>
            </w:pPr>
            <w:r w:rsidRPr="008A2D91">
              <w:rPr>
                <w:rFonts w:ascii="Roboto Light" w:hAnsi="Roboto Light"/>
              </w:rPr>
              <w:t>JA/NEI</w:t>
            </w:r>
          </w:p>
        </w:tc>
      </w:tr>
      <w:tr w:rsidR="00E86B62" w:rsidRPr="00CE20D5" w14:paraId="3D5EED18" w14:textId="77777777" w:rsidTr="6E679E94">
        <w:tblPrEx>
          <w:tblLook w:val="01E0" w:firstRow="1" w:lastRow="1" w:firstColumn="1" w:lastColumn="1" w:noHBand="0" w:noVBand="0"/>
        </w:tblPrEx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AEF5" w14:textId="77777777" w:rsidR="00E86B62" w:rsidRPr="00CE20D5" w:rsidRDefault="00E86B62" w:rsidP="00E86B62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EC4F" w14:textId="77777777" w:rsidR="00E86B62" w:rsidRPr="003B322C" w:rsidRDefault="00E86B62" w:rsidP="00E86B62">
            <w:pPr>
              <w:rPr>
                <w:rFonts w:ascii="Roboto Light" w:hAnsi="Roboto Light"/>
              </w:rPr>
            </w:pPr>
            <w:r w:rsidRPr="003B322C">
              <w:rPr>
                <w:rFonts w:ascii="Roboto Light" w:hAnsi="Roboto Light"/>
              </w:rPr>
              <w:t xml:space="preserve">Miljøsertifisering  </w:t>
            </w:r>
          </w:p>
          <w:p w14:paraId="18205D8E" w14:textId="77777777" w:rsidR="00E86B62" w:rsidRPr="00CE20D5" w:rsidRDefault="00E86B62" w:rsidP="00E86B62">
            <w:pPr>
              <w:pStyle w:val="Ingress"/>
              <w:rPr>
                <w:rFonts w:ascii="Roboto Light" w:hAnsi="Roboto Light"/>
                <w:i w:val="0"/>
                <w:iCs/>
              </w:rPr>
            </w:pPr>
            <w:r w:rsidRPr="003B322C">
              <w:rPr>
                <w:rFonts w:ascii="Roboto Light" w:hAnsi="Roboto Light"/>
                <w:bCs/>
                <w:i w:val="0"/>
              </w:rPr>
              <w:t>Verksemda skal seinast eitt (1) år etter inngått avtale vere miljøsertifisert gjennom ein av dei generelle tredjeparts miljøsertifiseringsordningane: Miljøfyrtårn, ISO 14001, EMAS eller liknande.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D5AC" w14:textId="650687F9" w:rsidR="00E86B62" w:rsidRPr="00CE20D5" w:rsidRDefault="00E86B62" w:rsidP="00E86B62">
            <w:pPr>
              <w:spacing w:line="276" w:lineRule="auto"/>
              <w:rPr>
                <w:rFonts w:ascii="Roboto Light" w:hAnsi="Roboto Light"/>
              </w:rPr>
            </w:pPr>
            <w:r w:rsidRPr="008A2D91">
              <w:rPr>
                <w:rFonts w:ascii="Roboto Light" w:hAnsi="Roboto Light"/>
              </w:rPr>
              <w:t>JA/NEI</w:t>
            </w:r>
          </w:p>
        </w:tc>
      </w:tr>
      <w:tr w:rsidR="00A57B9E" w:rsidRPr="00CE20D5" w14:paraId="6DE61EA2" w14:textId="77777777" w:rsidTr="6E679E94">
        <w:tblPrEx>
          <w:tblLook w:val="01E0" w:firstRow="1" w:lastRow="1" w:firstColumn="1" w:lastColumn="1" w:noHBand="0" w:noVBand="0"/>
        </w:tblPrEx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7CE4" w14:textId="77777777" w:rsidR="00A57B9E" w:rsidRPr="00CE20D5" w:rsidRDefault="00A57B9E" w:rsidP="00E86B62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1311" w14:textId="2AD96DC9" w:rsidR="00A57B9E" w:rsidRPr="003B322C" w:rsidRDefault="004D12A7" w:rsidP="00E86B62">
            <w:pPr>
              <w:rPr>
                <w:rFonts w:ascii="Roboto Light" w:hAnsi="Roboto Light"/>
              </w:rPr>
            </w:pPr>
            <w:r w:rsidRPr="009D7121">
              <w:rPr>
                <w:rFonts w:ascii="Roboto Light" w:hAnsi="Roboto Light"/>
              </w:rPr>
              <w:t xml:space="preserve">Leverandør skal behandle personopplysningar </w:t>
            </w:r>
            <w:r>
              <w:rPr>
                <w:rFonts w:ascii="Roboto Light" w:hAnsi="Roboto Light"/>
              </w:rPr>
              <w:t>og må derfor følgje til ei kvar tid, gjeldande lovverk på området.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3DA8" w14:textId="7376CC79" w:rsidR="00A57B9E" w:rsidRPr="008A2D91" w:rsidRDefault="00A57B9E" w:rsidP="00E86B6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JA/NEI</w:t>
            </w:r>
          </w:p>
        </w:tc>
      </w:tr>
      <w:tr w:rsidR="00FD65D6" w:rsidRPr="00CE20D5" w14:paraId="2764AAF0" w14:textId="77777777" w:rsidTr="6E679E94">
        <w:tblPrEx>
          <w:tblLook w:val="01E0" w:firstRow="1" w:lastRow="1" w:firstColumn="1" w:lastColumn="1" w:noHBand="0" w:noVBand="0"/>
        </w:tblPrEx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043" w14:textId="77777777" w:rsidR="00FD65D6" w:rsidRPr="00CE20D5" w:rsidRDefault="00FD65D6" w:rsidP="00E86B62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292" w14:textId="77777777" w:rsidR="00AB04CC" w:rsidRPr="009D7121" w:rsidRDefault="00AB04CC" w:rsidP="00AB04CC">
            <w:pPr>
              <w:pStyle w:val="Ingress"/>
              <w:rPr>
                <w:rFonts w:ascii="Roboto Light" w:hAnsi="Roboto Light"/>
                <w:i w:val="0"/>
                <w:iCs/>
              </w:rPr>
            </w:pPr>
            <w:r w:rsidRPr="009D7121">
              <w:rPr>
                <w:rFonts w:ascii="Roboto Light" w:hAnsi="Roboto Light"/>
                <w:i w:val="0"/>
                <w:iCs/>
              </w:rPr>
              <w:t>Bestilling</w:t>
            </w:r>
          </w:p>
          <w:p w14:paraId="2402F4AA" w14:textId="6378EF08" w:rsidR="00FD65D6" w:rsidRPr="009D7121" w:rsidRDefault="00AB04CC" w:rsidP="00AB04CC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Prisar skal lastast inn i vår bestillingsløysing slik at våre tilsette kan bestille overnattingar der. VLFK sin leverandør av reisebyråtenester og reiseportal(bestillingsløysing) er for tida Berg-Hansen reisebyrå.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EDEF" w14:textId="0F3346AA" w:rsidR="00FD65D6" w:rsidRDefault="00AB04CC" w:rsidP="00E86B62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JA/NEI</w:t>
            </w:r>
          </w:p>
        </w:tc>
      </w:tr>
    </w:tbl>
    <w:p w14:paraId="25B76CDC" w14:textId="77777777" w:rsidR="002F635F" w:rsidRDefault="002F635F" w:rsidP="00FC442B">
      <w:pPr>
        <w:pStyle w:val="Overskrift1Innkjp"/>
        <w:numPr>
          <w:ilvl w:val="0"/>
          <w:numId w:val="0"/>
        </w:numPr>
        <w:rPr>
          <w:sz w:val="24"/>
        </w:rPr>
      </w:pPr>
    </w:p>
    <w:p w14:paraId="3A7A5E72" w14:textId="0C5509E1" w:rsidR="005C37A3" w:rsidRPr="002F635F" w:rsidRDefault="005C37A3" w:rsidP="005C37A3">
      <w:pPr>
        <w:pStyle w:val="Overskrift1Innkjp"/>
        <w:rPr>
          <w:sz w:val="24"/>
        </w:rPr>
      </w:pPr>
      <w:r>
        <w:t>Miljø</w:t>
      </w:r>
    </w:p>
    <w:tbl>
      <w:tblPr>
        <w:tblpPr w:leftFromText="141" w:rightFromText="141" w:vertAnchor="text" w:horzAnchor="margin" w:tblpY="19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413"/>
        <w:gridCol w:w="7229"/>
        <w:gridCol w:w="1276"/>
      </w:tblGrid>
      <w:tr w:rsidR="0020160B" w:rsidRPr="00CE20D5" w14:paraId="253BADF8" w14:textId="77777777" w:rsidTr="00860541">
        <w:trPr>
          <w:trHeight w:val="448"/>
        </w:trPr>
        <w:tc>
          <w:tcPr>
            <w:tcW w:w="1413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468EF922" w14:textId="77777777" w:rsidR="0020160B" w:rsidRPr="00CE20D5" w:rsidRDefault="0020160B" w:rsidP="00DC62DA">
            <w:pPr>
              <w:spacing w:line="276" w:lineRule="auto"/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>Krav nr.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F866D0" w14:textId="77777777" w:rsidR="0020160B" w:rsidRPr="00CE20D5" w:rsidRDefault="0020160B" w:rsidP="00DC62DA">
            <w:pPr>
              <w:spacing w:line="276" w:lineRule="auto"/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558D351E" w14:textId="77777777" w:rsidR="0020160B" w:rsidRPr="00CE20D5" w:rsidRDefault="0020160B" w:rsidP="00DC62DA">
            <w:pPr>
              <w:spacing w:line="276" w:lineRule="auto"/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 xml:space="preserve">Kravtype </w:t>
            </w:r>
          </w:p>
        </w:tc>
      </w:tr>
      <w:tr w:rsidR="0020160B" w:rsidRPr="00CE20D5" w14:paraId="0953ABE3" w14:textId="77777777" w:rsidTr="00860541">
        <w:tblPrEx>
          <w:tblLook w:val="01E0" w:firstRow="1" w:lastRow="1" w:firstColumn="1" w:lastColumn="1" w:noHBand="0" w:noVBand="0"/>
        </w:tblPrEx>
        <w:tc>
          <w:tcPr>
            <w:tcW w:w="1413" w:type="dxa"/>
          </w:tcPr>
          <w:p w14:paraId="7D8DD669" w14:textId="0D495623" w:rsidR="0020160B" w:rsidRPr="00CE20D5" w:rsidRDefault="00A57046" w:rsidP="0020160B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br/>
            </w:r>
            <w:r>
              <w:rPr>
                <w:rFonts w:ascii="Roboto Light" w:hAnsi="Roboto Light"/>
              </w:rPr>
              <w:br/>
              <w:t>20% av 100%</w:t>
            </w:r>
          </w:p>
        </w:tc>
        <w:tc>
          <w:tcPr>
            <w:tcW w:w="7229" w:type="dxa"/>
          </w:tcPr>
          <w:p w14:paraId="456779BF" w14:textId="77777777" w:rsidR="0020160B" w:rsidRPr="00CE20D5" w:rsidRDefault="0020160B" w:rsidP="00DC62DA">
            <w:pPr>
              <w:pStyle w:val="Ingress"/>
              <w:rPr>
                <w:rFonts w:ascii="Roboto Light" w:hAnsi="Roboto Light"/>
                <w:i w:val="0"/>
              </w:rPr>
            </w:pPr>
            <w:r w:rsidRPr="00CE20D5">
              <w:rPr>
                <w:rFonts w:ascii="Roboto Light" w:hAnsi="Roboto Light"/>
                <w:i w:val="0"/>
              </w:rPr>
              <w:t>Miljøarbeid</w:t>
            </w:r>
          </w:p>
          <w:p w14:paraId="2DB67B1D" w14:textId="77777777" w:rsidR="0020160B" w:rsidRDefault="0020160B" w:rsidP="00DC62DA">
            <w:pPr>
              <w:spacing w:line="276" w:lineRule="auto"/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 xml:space="preserve">Oppdragsgjevar ønskjer leverandørar som bevisst arbeidar for å redusera miljøskadeleg påverknad der det er mogleg. </w:t>
            </w:r>
          </w:p>
          <w:p w14:paraId="4C9DE27F" w14:textId="77777777" w:rsidR="0020160B" w:rsidRPr="00CE20D5" w:rsidRDefault="0020160B" w:rsidP="00DC62DA">
            <w:pPr>
              <w:spacing w:line="276" w:lineRule="auto"/>
              <w:rPr>
                <w:rFonts w:ascii="Roboto Light" w:hAnsi="Roboto Light"/>
              </w:rPr>
            </w:pPr>
          </w:p>
          <w:p w14:paraId="60070F9B" w14:textId="77777777" w:rsidR="0020160B" w:rsidRPr="00273B71" w:rsidRDefault="0020160B" w:rsidP="00DC62DA">
            <w:pPr>
              <w:spacing w:line="276" w:lineRule="auto"/>
              <w:rPr>
                <w:rFonts w:ascii="Roboto Light" w:hAnsi="Roboto Light"/>
              </w:rPr>
            </w:pPr>
            <w:r w:rsidRPr="00273B71">
              <w:rPr>
                <w:rFonts w:ascii="Roboto Light" w:hAnsi="Roboto Light"/>
              </w:rPr>
              <w:t>Tiltak som leverandørane forpliktar seg til å gjennomføra i avtaleperioden vil telje positivt</w:t>
            </w:r>
            <w:r>
              <w:rPr>
                <w:rFonts w:ascii="Roboto Light" w:hAnsi="Roboto Light"/>
              </w:rPr>
              <w:t>.</w:t>
            </w:r>
          </w:p>
          <w:p w14:paraId="09EE959D" w14:textId="77777777" w:rsidR="0020160B" w:rsidRPr="00CE20D5" w:rsidRDefault="0020160B" w:rsidP="00DC62DA">
            <w:pPr>
              <w:spacing w:line="276" w:lineRule="auto"/>
              <w:rPr>
                <w:rFonts w:ascii="Roboto Light" w:hAnsi="Roboto Light"/>
              </w:rPr>
            </w:pPr>
          </w:p>
          <w:p w14:paraId="20EE5585" w14:textId="77777777" w:rsidR="0020160B" w:rsidRPr="00273B71" w:rsidRDefault="0020160B" w:rsidP="00DC62DA">
            <w:pPr>
              <w:pStyle w:val="Ingress"/>
              <w:rPr>
                <w:rFonts w:ascii="Roboto Light" w:hAnsi="Roboto Light"/>
                <w:i w:val="0"/>
                <w:iCs/>
              </w:rPr>
            </w:pPr>
            <w:r w:rsidRPr="00273B71">
              <w:rPr>
                <w:rFonts w:ascii="Roboto Light" w:hAnsi="Roboto Light"/>
                <w:i w:val="0"/>
                <w:iCs/>
              </w:rPr>
              <w:t>Leverandør skal skildre korleis dei arbeidar/vil arbeida for å redusera miljøskadeleg påverknad ved fullføring av kontraktsforpliktingane (</w:t>
            </w:r>
            <w:r w:rsidRPr="00D84D70">
              <w:rPr>
                <w:rFonts w:ascii="Roboto Light" w:hAnsi="Roboto Light"/>
                <w:i w:val="0"/>
                <w:iCs/>
                <w:u w:val="single"/>
              </w:rPr>
              <w:t>maks fire A4-sider</w:t>
            </w:r>
            <w:r w:rsidRPr="00273B71">
              <w:rPr>
                <w:rFonts w:ascii="Roboto Light" w:hAnsi="Roboto Light"/>
                <w:i w:val="0"/>
                <w:iCs/>
              </w:rPr>
              <w:t>). Leverandør blir beden om å skildra tiltak/arbeid så konkret som mogleg opp mot:</w:t>
            </w:r>
          </w:p>
          <w:p w14:paraId="72538C9B" w14:textId="77777777" w:rsidR="0020160B" w:rsidRPr="00CA2064" w:rsidRDefault="0020160B" w:rsidP="0020160B">
            <w:pPr>
              <w:pStyle w:val="Ingress"/>
              <w:numPr>
                <w:ilvl w:val="0"/>
                <w:numId w:val="30"/>
              </w:numPr>
              <w:rPr>
                <w:rFonts w:ascii="Roboto Light" w:hAnsi="Roboto Light"/>
                <w:i w:val="0"/>
                <w:iCs/>
                <w:lang w:val="nb-NO"/>
              </w:rPr>
            </w:pPr>
            <w:r w:rsidRPr="00CA2064">
              <w:rPr>
                <w:rFonts w:ascii="Roboto Light" w:hAnsi="Roboto Light"/>
                <w:i w:val="0"/>
                <w:iCs/>
                <w:lang w:val="nb-NO"/>
              </w:rPr>
              <w:t>Reduksjon av eller dokumentert lavt energiforbruk, med fokus på oppvarming/nedkjøling og vassforbruk</w:t>
            </w:r>
          </w:p>
          <w:p w14:paraId="0A46067B" w14:textId="77777777" w:rsidR="0020160B" w:rsidRPr="00273B71" w:rsidRDefault="0020160B" w:rsidP="0020160B">
            <w:pPr>
              <w:pStyle w:val="Ingress"/>
              <w:numPr>
                <w:ilvl w:val="0"/>
                <w:numId w:val="30"/>
              </w:numPr>
              <w:rPr>
                <w:rFonts w:ascii="Roboto Light" w:hAnsi="Roboto Light"/>
                <w:i w:val="0"/>
                <w:iCs/>
              </w:rPr>
            </w:pPr>
            <w:r w:rsidRPr="00273B71">
              <w:rPr>
                <w:rFonts w:ascii="Roboto Light" w:hAnsi="Roboto Light"/>
                <w:i w:val="0"/>
                <w:iCs/>
              </w:rPr>
              <w:t>Mat og drikke, under dette matsvinn, mat i sesong og økologisk mat</w:t>
            </w:r>
          </w:p>
          <w:p w14:paraId="3B734D03" w14:textId="77777777" w:rsidR="0020160B" w:rsidRDefault="0020160B" w:rsidP="0020160B">
            <w:pPr>
              <w:pStyle w:val="Ingress"/>
              <w:numPr>
                <w:ilvl w:val="0"/>
                <w:numId w:val="30"/>
              </w:numPr>
              <w:rPr>
                <w:rFonts w:ascii="Roboto Light" w:hAnsi="Roboto Light"/>
                <w:i w:val="0"/>
                <w:iCs/>
              </w:rPr>
            </w:pPr>
            <w:r w:rsidRPr="00273B71">
              <w:rPr>
                <w:rFonts w:ascii="Roboto Light" w:hAnsi="Roboto Light"/>
                <w:i w:val="0"/>
                <w:iCs/>
              </w:rPr>
              <w:t>Skildring av reinhaldet og korleis dei viktigaste miljøbelastningane skal reduserast saman med tilbodet.</w:t>
            </w:r>
          </w:p>
          <w:p w14:paraId="515E4BFF" w14:textId="77777777" w:rsidR="0020160B" w:rsidRPr="00D84D70" w:rsidRDefault="0020160B" w:rsidP="0020160B">
            <w:pPr>
              <w:pStyle w:val="Ingress"/>
              <w:numPr>
                <w:ilvl w:val="0"/>
                <w:numId w:val="30"/>
              </w:numPr>
              <w:rPr>
                <w:rFonts w:ascii="Roboto Light" w:hAnsi="Roboto Light"/>
                <w:i w:val="0"/>
                <w:iCs/>
              </w:rPr>
            </w:pPr>
            <w:r>
              <w:rPr>
                <w:rFonts w:ascii="Roboto Light" w:hAnsi="Roboto Light"/>
                <w:i w:val="0"/>
                <w:iCs/>
              </w:rPr>
              <w:t>Andre relevante tiltak</w:t>
            </w:r>
          </w:p>
        </w:tc>
        <w:tc>
          <w:tcPr>
            <w:tcW w:w="1276" w:type="dxa"/>
          </w:tcPr>
          <w:p w14:paraId="299662A9" w14:textId="77777777" w:rsidR="0020160B" w:rsidRPr="00CE20D5" w:rsidRDefault="0020160B" w:rsidP="00DC62DA">
            <w:pPr>
              <w:spacing w:line="276" w:lineRule="auto"/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lastRenderedPageBreak/>
              <w:t>B</w:t>
            </w:r>
          </w:p>
        </w:tc>
      </w:tr>
      <w:tr w:rsidR="00741CDC" w:rsidRPr="00CE20D5" w14:paraId="284B4086" w14:textId="77777777" w:rsidTr="00860541">
        <w:tblPrEx>
          <w:tblLook w:val="01E0" w:firstRow="1" w:lastRow="1" w:firstColumn="1" w:lastColumn="1" w:noHBand="0" w:noVBand="0"/>
        </w:tblPrEx>
        <w:tc>
          <w:tcPr>
            <w:tcW w:w="9918" w:type="dxa"/>
            <w:gridSpan w:val="3"/>
          </w:tcPr>
          <w:p w14:paraId="6EAD0738" w14:textId="77777777" w:rsidR="0089009E" w:rsidRDefault="0089009E" w:rsidP="0089009E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Leverandør bes leggje inn skildringa her, eller nøyaktig tilvising til vedlegg.</w:t>
            </w:r>
          </w:p>
          <w:p w14:paraId="2FC4B472" w14:textId="77777777" w:rsidR="00741CDC" w:rsidRPr="00CE20D5" w:rsidRDefault="00741CDC" w:rsidP="00DC62DA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20160B" w:rsidRPr="00CE20D5" w14:paraId="5F08726C" w14:textId="77777777" w:rsidTr="00860541">
        <w:tblPrEx>
          <w:tblLook w:val="01E0" w:firstRow="1" w:lastRow="1" w:firstColumn="1" w:lastColumn="1" w:noHBand="0" w:noVBand="0"/>
        </w:tblPrEx>
        <w:tc>
          <w:tcPr>
            <w:tcW w:w="1413" w:type="dxa"/>
          </w:tcPr>
          <w:p w14:paraId="69F5E9AC" w14:textId="7A92E563" w:rsidR="0020160B" w:rsidRPr="00CE20D5" w:rsidRDefault="00A57046" w:rsidP="0020160B">
            <w:pPr>
              <w:pStyle w:val="Listeavsnitt"/>
              <w:numPr>
                <w:ilvl w:val="0"/>
                <w:numId w:val="21"/>
              </w:numPr>
              <w:spacing w:line="276" w:lineRule="auto"/>
              <w:ind w:left="312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br/>
              <w:t>10% av 100%</w:t>
            </w:r>
          </w:p>
        </w:tc>
        <w:tc>
          <w:tcPr>
            <w:tcW w:w="7229" w:type="dxa"/>
          </w:tcPr>
          <w:p w14:paraId="1A124CE5" w14:textId="77777777" w:rsidR="0020160B" w:rsidRPr="00D84D70" w:rsidRDefault="0020160B" w:rsidP="00DC62DA">
            <w:pPr>
              <w:rPr>
                <w:rFonts w:ascii="Roboto Light" w:hAnsi="Roboto Light"/>
              </w:rPr>
            </w:pPr>
            <w:r w:rsidRPr="00D84D70">
              <w:rPr>
                <w:rFonts w:ascii="Roboto Light" w:hAnsi="Roboto Light"/>
              </w:rPr>
              <w:t>Miljørapportering</w:t>
            </w:r>
          </w:p>
          <w:p w14:paraId="4B1CA5C3" w14:textId="77777777" w:rsidR="0020160B" w:rsidRPr="00CE20D5" w:rsidRDefault="0020160B" w:rsidP="00DC62DA">
            <w:pPr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>Leverandør skal gjennomføre årleg miljørapportering i løpet av kontraktsperioden. Det skal rapporterast på CO2-utslepp per gjestedøgn.</w:t>
            </w:r>
          </w:p>
          <w:p w14:paraId="25100900" w14:textId="77777777" w:rsidR="0020160B" w:rsidRPr="00CE20D5" w:rsidRDefault="0020160B" w:rsidP="00DC62DA">
            <w:pPr>
              <w:rPr>
                <w:rFonts w:ascii="Roboto Light" w:hAnsi="Roboto Light"/>
              </w:rPr>
            </w:pPr>
          </w:p>
          <w:p w14:paraId="733612B3" w14:textId="4839AE0A" w:rsidR="0020160B" w:rsidRPr="00CE20D5" w:rsidRDefault="0020160B" w:rsidP="00DC62DA">
            <w:pPr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 xml:space="preserve">Tilbydar skal skildre </w:t>
            </w:r>
            <w:r w:rsidR="00927FF1" w:rsidRPr="00A477F1">
              <w:rPr>
                <w:rFonts w:ascii="Roboto Light" w:hAnsi="Roboto Light"/>
                <w:u w:val="single"/>
              </w:rPr>
              <w:t xml:space="preserve">(maks </w:t>
            </w:r>
            <w:r w:rsidR="009C407C" w:rsidRPr="00A477F1">
              <w:rPr>
                <w:rFonts w:ascii="Roboto Light" w:hAnsi="Roboto Light"/>
                <w:u w:val="single"/>
              </w:rPr>
              <w:t>to A4-sider)</w:t>
            </w:r>
            <w:r w:rsidRPr="00CE20D5">
              <w:rPr>
                <w:rFonts w:ascii="Roboto Light" w:hAnsi="Roboto Light"/>
              </w:rPr>
              <w:t xml:space="preserve"> dei kan gi oss informasjon om CO2-utslepp, og det er ønskeleg at leverandør i tillegg rapporterer på:</w:t>
            </w:r>
          </w:p>
          <w:p w14:paraId="7C7844BA" w14:textId="77777777" w:rsidR="0020160B" w:rsidRPr="00D84D70" w:rsidRDefault="0020160B" w:rsidP="0020160B">
            <w:pPr>
              <w:pStyle w:val="Listeavsnitt"/>
              <w:numPr>
                <w:ilvl w:val="0"/>
                <w:numId w:val="31"/>
              </w:numPr>
              <w:rPr>
                <w:rFonts w:ascii="Roboto Light" w:hAnsi="Roboto Light"/>
                <w:lang w:val="nb-NO"/>
              </w:rPr>
            </w:pPr>
            <w:r w:rsidRPr="00D84D70">
              <w:rPr>
                <w:rFonts w:ascii="Roboto Light" w:hAnsi="Roboto Light"/>
                <w:lang w:val="nb-NO"/>
              </w:rPr>
              <w:t>redusert eller dokumentert lavt energiforbruk, med fokus på oppvarming/nedkjøling og vassforbruk</w:t>
            </w:r>
          </w:p>
          <w:p w14:paraId="2CF17C66" w14:textId="77777777" w:rsidR="0020160B" w:rsidRPr="00D84D70" w:rsidRDefault="0020160B" w:rsidP="0020160B">
            <w:pPr>
              <w:pStyle w:val="Listeavsnitt"/>
              <w:numPr>
                <w:ilvl w:val="0"/>
                <w:numId w:val="31"/>
              </w:numPr>
              <w:rPr>
                <w:rFonts w:ascii="Roboto Light" w:hAnsi="Roboto Light"/>
              </w:rPr>
            </w:pPr>
            <w:r w:rsidRPr="00D84D70">
              <w:rPr>
                <w:rFonts w:ascii="Roboto Light" w:hAnsi="Roboto Light"/>
              </w:rPr>
              <w:t>matsvinn, mat i sesong og økologisk mat</w:t>
            </w:r>
          </w:p>
          <w:p w14:paraId="473E0D07" w14:textId="77777777" w:rsidR="0020160B" w:rsidRDefault="0020160B" w:rsidP="0020160B">
            <w:pPr>
              <w:pStyle w:val="Listeavsnitt"/>
              <w:numPr>
                <w:ilvl w:val="0"/>
                <w:numId w:val="31"/>
              </w:numPr>
              <w:rPr>
                <w:rFonts w:ascii="Roboto Light" w:hAnsi="Roboto Light"/>
              </w:rPr>
            </w:pPr>
            <w:r w:rsidRPr="00D84D70">
              <w:rPr>
                <w:rFonts w:ascii="Roboto Light" w:hAnsi="Roboto Light"/>
              </w:rPr>
              <w:t>reinhaldet og korleis dei viktigaste miljøbelastningane vert redusert</w:t>
            </w:r>
          </w:p>
          <w:p w14:paraId="32869352" w14:textId="77777777" w:rsidR="0020160B" w:rsidRPr="00376D44" w:rsidRDefault="0020160B" w:rsidP="0020160B">
            <w:pPr>
              <w:pStyle w:val="Listeavsnitt"/>
              <w:numPr>
                <w:ilvl w:val="0"/>
                <w:numId w:val="31"/>
              </w:num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 xml:space="preserve">andre relevante tiltak </w:t>
            </w:r>
          </w:p>
        </w:tc>
        <w:tc>
          <w:tcPr>
            <w:tcW w:w="1276" w:type="dxa"/>
          </w:tcPr>
          <w:p w14:paraId="6FCE7918" w14:textId="77777777" w:rsidR="0020160B" w:rsidRPr="00CE20D5" w:rsidRDefault="0020160B" w:rsidP="00DC62DA">
            <w:pPr>
              <w:spacing w:line="276" w:lineRule="auto"/>
              <w:rPr>
                <w:rFonts w:ascii="Roboto Light" w:hAnsi="Roboto Light"/>
              </w:rPr>
            </w:pPr>
            <w:r w:rsidRPr="00CE20D5">
              <w:rPr>
                <w:rFonts w:ascii="Roboto Light" w:hAnsi="Roboto Light"/>
              </w:rPr>
              <w:t>A2</w:t>
            </w:r>
          </w:p>
        </w:tc>
      </w:tr>
      <w:tr w:rsidR="00741CDC" w:rsidRPr="00CE20D5" w14:paraId="6E82FBE7" w14:textId="77777777" w:rsidTr="00860541">
        <w:tblPrEx>
          <w:tblLook w:val="01E0" w:firstRow="1" w:lastRow="1" w:firstColumn="1" w:lastColumn="1" w:noHBand="0" w:noVBand="0"/>
        </w:tblPrEx>
        <w:tc>
          <w:tcPr>
            <w:tcW w:w="9918" w:type="dxa"/>
            <w:gridSpan w:val="3"/>
          </w:tcPr>
          <w:p w14:paraId="7A65EF61" w14:textId="77777777" w:rsidR="0089009E" w:rsidRDefault="0089009E" w:rsidP="0089009E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Leverandør bes leggje inn skildringa her, eller nøyaktig tilvising til vedlegg.</w:t>
            </w:r>
          </w:p>
          <w:p w14:paraId="1C9A823C" w14:textId="77777777" w:rsidR="00741CDC" w:rsidRPr="00CE20D5" w:rsidRDefault="00741CDC" w:rsidP="00DC62DA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35A5F37A" w14:textId="77777777" w:rsidR="005C37A3" w:rsidRPr="009A1E14" w:rsidRDefault="005C37A3" w:rsidP="002F635F">
      <w:pPr>
        <w:pStyle w:val="Overskrift1Innkjp"/>
        <w:numPr>
          <w:ilvl w:val="0"/>
          <w:numId w:val="0"/>
        </w:numPr>
        <w:ind w:left="357" w:hanging="357"/>
        <w:rPr>
          <w:sz w:val="24"/>
        </w:rPr>
      </w:pPr>
    </w:p>
    <w:sectPr w:rsidR="005C37A3" w:rsidRPr="009A1E14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44A28" w14:textId="77777777" w:rsidR="00741EFB" w:rsidRDefault="00741EFB" w:rsidP="00590436">
      <w:r>
        <w:separator/>
      </w:r>
    </w:p>
  </w:endnote>
  <w:endnote w:type="continuationSeparator" w:id="0">
    <w:p w14:paraId="227191E4" w14:textId="77777777" w:rsidR="00741EFB" w:rsidRDefault="00741EFB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9F9C" w14:textId="18E7E2C1" w:rsidR="00240A6F" w:rsidRDefault="00457A88" w:rsidP="00240A6F">
    <w:pPr>
      <w:pStyle w:val="Bunnteks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 xml:space="preserve">Versjonsnummer: </w:t>
    </w:r>
    <w:r w:rsidR="00F51D72">
      <w:rPr>
        <w:rFonts w:ascii="Roboto Light" w:hAnsi="Roboto Light"/>
        <w:sz w:val="16"/>
        <w:szCs w:val="16"/>
      </w:rPr>
      <w:t>3</w:t>
    </w:r>
    <w:r w:rsidRPr="00457A88">
      <w:rPr>
        <w:rFonts w:ascii="Roboto Light" w:hAnsi="Roboto Light"/>
        <w:sz w:val="16"/>
        <w:szCs w:val="16"/>
      </w:rPr>
      <w:t xml:space="preserve"> </w:t>
    </w:r>
    <w:r w:rsidR="007C3716" w:rsidRPr="007C3716">
      <w:rPr>
        <w:rFonts w:ascii="Roboto Light" w:hAnsi="Roboto Light"/>
        <w:sz w:val="16"/>
        <w:szCs w:val="16"/>
      </w:rPr>
      <w:tab/>
    </w:r>
    <w:r w:rsidR="007C3716" w:rsidRPr="007C3716">
      <w:rPr>
        <w:rFonts w:ascii="Roboto Light" w:hAnsi="Roboto Light"/>
        <w:sz w:val="16"/>
        <w:szCs w:val="16"/>
      </w:rPr>
      <w:tab/>
    </w:r>
  </w:p>
  <w:p w14:paraId="2894C423" w14:textId="4FA84A56" w:rsidR="00457A88" w:rsidRPr="007C3716" w:rsidRDefault="00457A88" w:rsidP="00240A6F">
    <w:pPr>
      <w:pStyle w:val="Bunntekst"/>
      <w:jc w:val="righ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>Sist revidert dato: 03.03.2025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EC654" w14:textId="77777777" w:rsidR="00741EFB" w:rsidRDefault="00741EFB" w:rsidP="00590436">
      <w:r>
        <w:separator/>
      </w:r>
    </w:p>
  </w:footnote>
  <w:footnote w:type="continuationSeparator" w:id="0">
    <w:p w14:paraId="3CEE5B82" w14:textId="77777777" w:rsidR="00741EFB" w:rsidRDefault="00741EFB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FED6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</w:rPr>
      <w:id w:val="622276094"/>
      <w:docPartObj>
        <w:docPartGallery w:val="Page Numbers (Top of Page)"/>
        <w:docPartUnique/>
      </w:docPartObj>
    </w:sdtPr>
    <w:sdtContent>
      <w:p w14:paraId="37347B99" w14:textId="77777777" w:rsidR="001F2E68" w:rsidRPr="00F1195C" w:rsidRDefault="00414D78">
        <w:pPr>
          <w:pStyle w:val="Topptekst"/>
          <w:rPr>
            <w:rFonts w:ascii="Roboto Light" w:hAnsi="Roboto Light"/>
          </w:rPr>
        </w:pPr>
        <w:r w:rsidRPr="00F1195C">
          <w:rPr>
            <w:rFonts w:ascii="Roboto Light" w:hAnsi="Roboto Light"/>
          </w:rPr>
          <w:t>VL</w:t>
        </w:r>
        <w:r w:rsidR="00231DD7" w:rsidRPr="00F1195C">
          <w:rPr>
            <w:rFonts w:ascii="Roboto Light" w:hAnsi="Roboto Light"/>
          </w:rPr>
          <w:t>FK/</w:t>
        </w:r>
        <w:r w:rsidR="00FF4DA7">
          <w:rPr>
            <w:rFonts w:ascii="Roboto Light" w:hAnsi="Roboto Light"/>
          </w:rPr>
          <w:t>2</w:t>
        </w:r>
        <w:r w:rsidR="00E50443">
          <w:rPr>
            <w:rFonts w:ascii="Roboto Light" w:hAnsi="Roboto Light"/>
          </w:rPr>
          <w:t>6/</w:t>
        </w:r>
        <w:r w:rsidR="008377FF">
          <w:rPr>
            <w:rFonts w:ascii="Roboto Light" w:hAnsi="Roboto Light"/>
          </w:rPr>
          <w:t>223</w:t>
        </w:r>
        <w:r w:rsidR="005433CC" w:rsidRPr="00F1195C">
          <w:rPr>
            <w:rFonts w:ascii="Roboto Light" w:hAnsi="Roboto Light"/>
          </w:rPr>
          <w:t xml:space="preserve"> | Vedlegg B |</w:t>
        </w:r>
        <w:r w:rsidR="00361DCF" w:rsidRPr="00F1195C">
          <w:rPr>
            <w:rFonts w:ascii="Roboto Light" w:hAnsi="Roboto Light"/>
          </w:rPr>
          <w:t xml:space="preserve"> Vestland</w:t>
        </w:r>
        <w:r w:rsidR="001F2E68" w:rsidRPr="00F1195C">
          <w:rPr>
            <w:rFonts w:ascii="Roboto Light" w:hAnsi="Roboto Light"/>
          </w:rPr>
          <w:t xml:space="preserve"> fylkeskommune | </w:t>
        </w:r>
        <w:r w:rsidR="001F2E68" w:rsidRPr="00F1195C">
          <w:rPr>
            <w:rFonts w:ascii="Roboto Light" w:hAnsi="Roboto Light"/>
            <w:b/>
          </w:rPr>
          <w:fldChar w:fldCharType="begin"/>
        </w:r>
        <w:r w:rsidR="001F2E68" w:rsidRPr="00F1195C">
          <w:rPr>
            <w:rFonts w:ascii="Roboto Light" w:hAnsi="Roboto Light"/>
            <w:b/>
          </w:rPr>
          <w:instrText>PAGE   \* MERGEFORMAT</w:instrText>
        </w:r>
        <w:r w:rsidR="001F2E68" w:rsidRPr="00F1195C">
          <w:rPr>
            <w:rFonts w:ascii="Roboto Light" w:hAnsi="Roboto Light"/>
            <w:b/>
          </w:rPr>
          <w:fldChar w:fldCharType="separate"/>
        </w:r>
        <w:r w:rsidR="00361DCF" w:rsidRPr="00F1195C">
          <w:rPr>
            <w:rFonts w:ascii="Roboto Light" w:hAnsi="Roboto Light"/>
            <w:b/>
            <w:noProof/>
          </w:rPr>
          <w:t>1</w:t>
        </w:r>
        <w:r w:rsidR="001F2E68" w:rsidRPr="00F1195C">
          <w:rPr>
            <w:rFonts w:ascii="Roboto Light" w:hAnsi="Roboto Light"/>
            <w:b/>
          </w:rPr>
          <w:fldChar w:fldCharType="end"/>
        </w:r>
      </w:p>
    </w:sdtContent>
  </w:sdt>
  <w:p w14:paraId="73765B72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5B2E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02E122EC"/>
    <w:multiLevelType w:val="hybridMultilevel"/>
    <w:tmpl w:val="E8824F10"/>
    <w:lvl w:ilvl="0" w:tplc="5448B542">
      <w:numFmt w:val="bullet"/>
      <w:lvlText w:val="•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60184"/>
    <w:multiLevelType w:val="hybridMultilevel"/>
    <w:tmpl w:val="BA18C816"/>
    <w:lvl w:ilvl="0" w:tplc="5448B542">
      <w:numFmt w:val="bullet"/>
      <w:lvlText w:val="•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931E8E"/>
    <w:multiLevelType w:val="hybridMultilevel"/>
    <w:tmpl w:val="AA1A3996"/>
    <w:lvl w:ilvl="0" w:tplc="5448B542">
      <w:numFmt w:val="bullet"/>
      <w:lvlText w:val="•"/>
      <w:lvlJc w:val="left"/>
      <w:pPr>
        <w:ind w:left="108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A2D65"/>
    <w:multiLevelType w:val="multilevel"/>
    <w:tmpl w:val="AF329E9E"/>
    <w:numStyleLink w:val="Stil1"/>
  </w:abstractNum>
  <w:abstractNum w:abstractNumId="16" w15:restartNumberingAfterBreak="0">
    <w:nsid w:val="36D82BB3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F5099"/>
    <w:multiLevelType w:val="hybridMultilevel"/>
    <w:tmpl w:val="678E413A"/>
    <w:lvl w:ilvl="0" w:tplc="5448B542">
      <w:numFmt w:val="bullet"/>
      <w:lvlText w:val="•"/>
      <w:lvlJc w:val="left"/>
      <w:pPr>
        <w:ind w:left="108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15643C"/>
    <w:multiLevelType w:val="hybridMultilevel"/>
    <w:tmpl w:val="50204F52"/>
    <w:lvl w:ilvl="0" w:tplc="5448B542">
      <w:numFmt w:val="bullet"/>
      <w:lvlText w:val="•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3071E"/>
    <w:multiLevelType w:val="multilevel"/>
    <w:tmpl w:val="8684E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Innkjp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3A1162B"/>
    <w:multiLevelType w:val="hybridMultilevel"/>
    <w:tmpl w:val="84B2173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B3ACF"/>
    <w:multiLevelType w:val="multilevel"/>
    <w:tmpl w:val="AF329E9E"/>
    <w:styleLink w:val="Stil1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59F72B98"/>
    <w:multiLevelType w:val="hybridMultilevel"/>
    <w:tmpl w:val="61989D52"/>
    <w:lvl w:ilvl="0" w:tplc="5448B542">
      <w:numFmt w:val="bullet"/>
      <w:lvlText w:val="•"/>
      <w:lvlJc w:val="left"/>
      <w:pPr>
        <w:ind w:left="1080" w:hanging="360"/>
      </w:pPr>
      <w:rPr>
        <w:rFonts w:ascii="Roboto Light" w:eastAsiaTheme="minorHAnsi" w:hAnsi="Roboto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5C4AFE"/>
    <w:multiLevelType w:val="multilevel"/>
    <w:tmpl w:val="AE5ECD9E"/>
    <w:lvl w:ilvl="0">
      <w:start w:val="1"/>
      <w:numFmt w:val="decimal"/>
      <w:lvlText w:val="%1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2CA6E3B"/>
    <w:multiLevelType w:val="hybridMultilevel"/>
    <w:tmpl w:val="36BE6DF2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D3244A"/>
    <w:multiLevelType w:val="hybridMultilevel"/>
    <w:tmpl w:val="A672E3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670">
    <w:abstractNumId w:val="0"/>
  </w:num>
  <w:num w:numId="2" w16cid:durableId="1679236632">
    <w:abstractNumId w:val="9"/>
  </w:num>
  <w:num w:numId="3" w16cid:durableId="1925725992">
    <w:abstractNumId w:val="4"/>
  </w:num>
  <w:num w:numId="4" w16cid:durableId="1974602861">
    <w:abstractNumId w:val="3"/>
  </w:num>
  <w:num w:numId="5" w16cid:durableId="2085835357">
    <w:abstractNumId w:val="2"/>
  </w:num>
  <w:num w:numId="6" w16cid:durableId="1490753672">
    <w:abstractNumId w:val="1"/>
  </w:num>
  <w:num w:numId="7" w16cid:durableId="165754484">
    <w:abstractNumId w:val="10"/>
  </w:num>
  <w:num w:numId="8" w16cid:durableId="415825995">
    <w:abstractNumId w:val="8"/>
  </w:num>
  <w:num w:numId="9" w16cid:durableId="956912473">
    <w:abstractNumId w:val="7"/>
  </w:num>
  <w:num w:numId="10" w16cid:durableId="1036351469">
    <w:abstractNumId w:val="6"/>
  </w:num>
  <w:num w:numId="11" w16cid:durableId="744228158">
    <w:abstractNumId w:val="5"/>
  </w:num>
  <w:num w:numId="12" w16cid:durableId="1038045919">
    <w:abstractNumId w:val="17"/>
  </w:num>
  <w:num w:numId="13" w16cid:durableId="2057124737">
    <w:abstractNumId w:val="14"/>
  </w:num>
  <w:num w:numId="14" w16cid:durableId="807818797">
    <w:abstractNumId w:val="10"/>
  </w:num>
  <w:num w:numId="15" w16cid:durableId="1919048341">
    <w:abstractNumId w:val="24"/>
  </w:num>
  <w:num w:numId="16" w16cid:durableId="860896272">
    <w:abstractNumId w:val="24"/>
  </w:num>
  <w:num w:numId="17" w16cid:durableId="1765033459">
    <w:abstractNumId w:val="24"/>
  </w:num>
  <w:num w:numId="18" w16cid:durableId="1421489271">
    <w:abstractNumId w:val="24"/>
  </w:num>
  <w:num w:numId="19" w16cid:durableId="1617561744">
    <w:abstractNumId w:val="20"/>
  </w:num>
  <w:num w:numId="20" w16cid:durableId="1647977600">
    <w:abstractNumId w:val="21"/>
  </w:num>
  <w:num w:numId="21" w16cid:durableId="687172254">
    <w:abstractNumId w:val="26"/>
  </w:num>
  <w:num w:numId="22" w16cid:durableId="1237011352">
    <w:abstractNumId w:val="22"/>
  </w:num>
  <w:num w:numId="23" w16cid:durableId="1067338731">
    <w:abstractNumId w:val="15"/>
    <w:lvlOverride w:ilvl="0">
      <w:lvl w:ilvl="0">
        <w:start w:val="1"/>
        <w:numFmt w:val="decimal"/>
        <w:pStyle w:val="Overskrift1Innkjp"/>
        <w:lvlText w:val="%1."/>
        <w:lvlJc w:val="left"/>
        <w:pPr>
          <w:ind w:left="357" w:hanging="357"/>
        </w:pPr>
        <w:rPr>
          <w:rFonts w:ascii="Roboto Light" w:hAnsi="Roboto Light" w:hint="default"/>
          <w:b/>
          <w:i w:val="0"/>
          <w:sz w:val="28"/>
          <w:szCs w:val="28"/>
        </w:rPr>
      </w:lvl>
    </w:lvlOverride>
  </w:num>
  <w:num w:numId="24" w16cid:durableId="419373810">
    <w:abstractNumId w:val="16"/>
  </w:num>
  <w:num w:numId="25" w16cid:durableId="1967810729">
    <w:abstractNumId w:val="25"/>
  </w:num>
  <w:num w:numId="26" w16cid:durableId="1469084899">
    <w:abstractNumId w:val="11"/>
  </w:num>
  <w:num w:numId="27" w16cid:durableId="902719202">
    <w:abstractNumId w:val="19"/>
  </w:num>
  <w:num w:numId="28" w16cid:durableId="838229838">
    <w:abstractNumId w:val="12"/>
  </w:num>
  <w:num w:numId="29" w16cid:durableId="2119449912">
    <w:abstractNumId w:val="18"/>
  </w:num>
  <w:num w:numId="30" w16cid:durableId="288053177">
    <w:abstractNumId w:val="13"/>
  </w:num>
  <w:num w:numId="31" w16cid:durableId="40272262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B63"/>
    <w:rsid w:val="000004F7"/>
    <w:rsid w:val="0000187F"/>
    <w:rsid w:val="00027832"/>
    <w:rsid w:val="0002793E"/>
    <w:rsid w:val="00044C62"/>
    <w:rsid w:val="00054C0C"/>
    <w:rsid w:val="0005770F"/>
    <w:rsid w:val="000628B5"/>
    <w:rsid w:val="0008363A"/>
    <w:rsid w:val="00085C32"/>
    <w:rsid w:val="000A1492"/>
    <w:rsid w:val="000A179E"/>
    <w:rsid w:val="000B53B7"/>
    <w:rsid w:val="000C48F3"/>
    <w:rsid w:val="000E707A"/>
    <w:rsid w:val="001026DA"/>
    <w:rsid w:val="00102F87"/>
    <w:rsid w:val="001366E6"/>
    <w:rsid w:val="0014251D"/>
    <w:rsid w:val="00153360"/>
    <w:rsid w:val="001A0153"/>
    <w:rsid w:val="001A72C0"/>
    <w:rsid w:val="001C5796"/>
    <w:rsid w:val="001C6588"/>
    <w:rsid w:val="001D15DC"/>
    <w:rsid w:val="001D3702"/>
    <w:rsid w:val="001D3982"/>
    <w:rsid w:val="001F2E68"/>
    <w:rsid w:val="0020160B"/>
    <w:rsid w:val="002121B5"/>
    <w:rsid w:val="00220DEA"/>
    <w:rsid w:val="00226CAC"/>
    <w:rsid w:val="00231DD7"/>
    <w:rsid w:val="00240A6F"/>
    <w:rsid w:val="00254D8C"/>
    <w:rsid w:val="00255FDD"/>
    <w:rsid w:val="002843BD"/>
    <w:rsid w:val="00296BFC"/>
    <w:rsid w:val="002A0DE9"/>
    <w:rsid w:val="002B4FD1"/>
    <w:rsid w:val="002B683B"/>
    <w:rsid w:val="002C0294"/>
    <w:rsid w:val="002F635F"/>
    <w:rsid w:val="002F7B89"/>
    <w:rsid w:val="00301EA6"/>
    <w:rsid w:val="00342F61"/>
    <w:rsid w:val="00360391"/>
    <w:rsid w:val="0036135D"/>
    <w:rsid w:val="00361DCF"/>
    <w:rsid w:val="00362F2C"/>
    <w:rsid w:val="00363021"/>
    <w:rsid w:val="00367ED3"/>
    <w:rsid w:val="00391AB8"/>
    <w:rsid w:val="00396D00"/>
    <w:rsid w:val="003C71C0"/>
    <w:rsid w:val="003D5788"/>
    <w:rsid w:val="003D745E"/>
    <w:rsid w:val="003F5777"/>
    <w:rsid w:val="00405D22"/>
    <w:rsid w:val="00410422"/>
    <w:rsid w:val="00414D78"/>
    <w:rsid w:val="00420A96"/>
    <w:rsid w:val="004330CD"/>
    <w:rsid w:val="004534AA"/>
    <w:rsid w:val="00456BDA"/>
    <w:rsid w:val="00457A88"/>
    <w:rsid w:val="004764AF"/>
    <w:rsid w:val="00480018"/>
    <w:rsid w:val="00483B12"/>
    <w:rsid w:val="004968CE"/>
    <w:rsid w:val="004A37C0"/>
    <w:rsid w:val="004B3686"/>
    <w:rsid w:val="004B6E45"/>
    <w:rsid w:val="004C00DF"/>
    <w:rsid w:val="004C69E2"/>
    <w:rsid w:val="004D12A7"/>
    <w:rsid w:val="004F4E88"/>
    <w:rsid w:val="0050572D"/>
    <w:rsid w:val="00514D15"/>
    <w:rsid w:val="00515F93"/>
    <w:rsid w:val="0051755E"/>
    <w:rsid w:val="00522B63"/>
    <w:rsid w:val="00522DD1"/>
    <w:rsid w:val="00523827"/>
    <w:rsid w:val="00523928"/>
    <w:rsid w:val="00526C66"/>
    <w:rsid w:val="005413D9"/>
    <w:rsid w:val="005427FC"/>
    <w:rsid w:val="005433CC"/>
    <w:rsid w:val="00564914"/>
    <w:rsid w:val="00567B91"/>
    <w:rsid w:val="005878FF"/>
    <w:rsid w:val="00590436"/>
    <w:rsid w:val="00597D52"/>
    <w:rsid w:val="005A1E9A"/>
    <w:rsid w:val="005B098A"/>
    <w:rsid w:val="005C0431"/>
    <w:rsid w:val="005C1686"/>
    <w:rsid w:val="005C37A3"/>
    <w:rsid w:val="005D1083"/>
    <w:rsid w:val="005D23C5"/>
    <w:rsid w:val="005E7FD1"/>
    <w:rsid w:val="005F1976"/>
    <w:rsid w:val="005F3D91"/>
    <w:rsid w:val="00611110"/>
    <w:rsid w:val="006118AB"/>
    <w:rsid w:val="0065594B"/>
    <w:rsid w:val="00663350"/>
    <w:rsid w:val="00672871"/>
    <w:rsid w:val="00686FFC"/>
    <w:rsid w:val="006E209F"/>
    <w:rsid w:val="00707FF5"/>
    <w:rsid w:val="00723E60"/>
    <w:rsid w:val="00727DC4"/>
    <w:rsid w:val="0073378A"/>
    <w:rsid w:val="007345B6"/>
    <w:rsid w:val="00741CDC"/>
    <w:rsid w:val="00741EFB"/>
    <w:rsid w:val="00752EE2"/>
    <w:rsid w:val="007679F6"/>
    <w:rsid w:val="007731EA"/>
    <w:rsid w:val="007855FF"/>
    <w:rsid w:val="00791E94"/>
    <w:rsid w:val="00794770"/>
    <w:rsid w:val="007A6930"/>
    <w:rsid w:val="007C3716"/>
    <w:rsid w:val="007C55F7"/>
    <w:rsid w:val="007D0C68"/>
    <w:rsid w:val="007E3728"/>
    <w:rsid w:val="007E6CF7"/>
    <w:rsid w:val="007F0EB5"/>
    <w:rsid w:val="007F472B"/>
    <w:rsid w:val="00813DD0"/>
    <w:rsid w:val="008165D0"/>
    <w:rsid w:val="008352BB"/>
    <w:rsid w:val="008377FF"/>
    <w:rsid w:val="00842595"/>
    <w:rsid w:val="0084773A"/>
    <w:rsid w:val="00850738"/>
    <w:rsid w:val="00853CE4"/>
    <w:rsid w:val="00860541"/>
    <w:rsid w:val="008619C2"/>
    <w:rsid w:val="008708AE"/>
    <w:rsid w:val="00882AAC"/>
    <w:rsid w:val="0088327E"/>
    <w:rsid w:val="0089009E"/>
    <w:rsid w:val="008B2148"/>
    <w:rsid w:val="008D5DCB"/>
    <w:rsid w:val="008E469D"/>
    <w:rsid w:val="00901BCB"/>
    <w:rsid w:val="009034A7"/>
    <w:rsid w:val="00927FF1"/>
    <w:rsid w:val="009538AB"/>
    <w:rsid w:val="0095630A"/>
    <w:rsid w:val="009569F6"/>
    <w:rsid w:val="009605BD"/>
    <w:rsid w:val="00995F1F"/>
    <w:rsid w:val="009A1E14"/>
    <w:rsid w:val="009A2336"/>
    <w:rsid w:val="009B4886"/>
    <w:rsid w:val="009B51AA"/>
    <w:rsid w:val="009B5CAC"/>
    <w:rsid w:val="009C407C"/>
    <w:rsid w:val="00A00B22"/>
    <w:rsid w:val="00A12000"/>
    <w:rsid w:val="00A33016"/>
    <w:rsid w:val="00A42B95"/>
    <w:rsid w:val="00A477F1"/>
    <w:rsid w:val="00A57046"/>
    <w:rsid w:val="00A57B9E"/>
    <w:rsid w:val="00A57C53"/>
    <w:rsid w:val="00A868A1"/>
    <w:rsid w:val="00A9051A"/>
    <w:rsid w:val="00A96C32"/>
    <w:rsid w:val="00AA28D7"/>
    <w:rsid w:val="00AA7C3C"/>
    <w:rsid w:val="00AB04CC"/>
    <w:rsid w:val="00AB1CE3"/>
    <w:rsid w:val="00AD02F5"/>
    <w:rsid w:val="00AD0E20"/>
    <w:rsid w:val="00AD2F9D"/>
    <w:rsid w:val="00AE568C"/>
    <w:rsid w:val="00B0682D"/>
    <w:rsid w:val="00B100EC"/>
    <w:rsid w:val="00B4468A"/>
    <w:rsid w:val="00B60819"/>
    <w:rsid w:val="00B6511E"/>
    <w:rsid w:val="00B80FA6"/>
    <w:rsid w:val="00B8374F"/>
    <w:rsid w:val="00B87C4C"/>
    <w:rsid w:val="00B976F7"/>
    <w:rsid w:val="00BC2BB3"/>
    <w:rsid w:val="00BF46A2"/>
    <w:rsid w:val="00BF48EC"/>
    <w:rsid w:val="00C14765"/>
    <w:rsid w:val="00C34772"/>
    <w:rsid w:val="00C34DD3"/>
    <w:rsid w:val="00C5029A"/>
    <w:rsid w:val="00C6358C"/>
    <w:rsid w:val="00C80B7A"/>
    <w:rsid w:val="00CB1B82"/>
    <w:rsid w:val="00CC4570"/>
    <w:rsid w:val="00CE2409"/>
    <w:rsid w:val="00CF2855"/>
    <w:rsid w:val="00CF7524"/>
    <w:rsid w:val="00D07028"/>
    <w:rsid w:val="00D07A73"/>
    <w:rsid w:val="00D338B4"/>
    <w:rsid w:val="00D423C8"/>
    <w:rsid w:val="00D4306C"/>
    <w:rsid w:val="00D77333"/>
    <w:rsid w:val="00D876EE"/>
    <w:rsid w:val="00D90642"/>
    <w:rsid w:val="00DA52AE"/>
    <w:rsid w:val="00DC03C5"/>
    <w:rsid w:val="00DC3F2B"/>
    <w:rsid w:val="00DE0648"/>
    <w:rsid w:val="00DE2B11"/>
    <w:rsid w:val="00DE3CBA"/>
    <w:rsid w:val="00DF1817"/>
    <w:rsid w:val="00E0066F"/>
    <w:rsid w:val="00E03CBA"/>
    <w:rsid w:val="00E05746"/>
    <w:rsid w:val="00E07D74"/>
    <w:rsid w:val="00E122B7"/>
    <w:rsid w:val="00E1521E"/>
    <w:rsid w:val="00E21E9A"/>
    <w:rsid w:val="00E34394"/>
    <w:rsid w:val="00E35F7A"/>
    <w:rsid w:val="00E466C7"/>
    <w:rsid w:val="00E46CC3"/>
    <w:rsid w:val="00E50443"/>
    <w:rsid w:val="00E50E48"/>
    <w:rsid w:val="00E56F42"/>
    <w:rsid w:val="00E57B63"/>
    <w:rsid w:val="00E7061B"/>
    <w:rsid w:val="00E8255E"/>
    <w:rsid w:val="00E86B62"/>
    <w:rsid w:val="00E96BCD"/>
    <w:rsid w:val="00EB01DC"/>
    <w:rsid w:val="00EB5D75"/>
    <w:rsid w:val="00EB620B"/>
    <w:rsid w:val="00EC55BB"/>
    <w:rsid w:val="00ED160D"/>
    <w:rsid w:val="00ED2C94"/>
    <w:rsid w:val="00EE3003"/>
    <w:rsid w:val="00EF7B35"/>
    <w:rsid w:val="00F0664A"/>
    <w:rsid w:val="00F1195C"/>
    <w:rsid w:val="00F25683"/>
    <w:rsid w:val="00F30A30"/>
    <w:rsid w:val="00F3420E"/>
    <w:rsid w:val="00F46EC3"/>
    <w:rsid w:val="00F51D72"/>
    <w:rsid w:val="00F57009"/>
    <w:rsid w:val="00F633E3"/>
    <w:rsid w:val="00F64BDF"/>
    <w:rsid w:val="00F7050D"/>
    <w:rsid w:val="00F7409B"/>
    <w:rsid w:val="00FA3B67"/>
    <w:rsid w:val="00FB1E5F"/>
    <w:rsid w:val="00FB5E89"/>
    <w:rsid w:val="00FB6885"/>
    <w:rsid w:val="00FB6C51"/>
    <w:rsid w:val="00FC075F"/>
    <w:rsid w:val="00FC321D"/>
    <w:rsid w:val="00FC442B"/>
    <w:rsid w:val="00FD65D6"/>
    <w:rsid w:val="00FF4DA7"/>
    <w:rsid w:val="059DE8C3"/>
    <w:rsid w:val="23177150"/>
    <w:rsid w:val="29D5F09D"/>
    <w:rsid w:val="43F4F418"/>
    <w:rsid w:val="440D32BA"/>
    <w:rsid w:val="4DB931C4"/>
    <w:rsid w:val="524C7963"/>
    <w:rsid w:val="6E679E94"/>
    <w:rsid w:val="717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40CBCFED"/>
  <w15:chartTrackingRefBased/>
  <w15:docId w15:val="{9FFA4D71-4C4C-4A29-84AB-8AC73AB3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link w:val="ListeavsnittTegn"/>
    <w:uiPriority w:val="34"/>
    <w:unhideWhenUsed/>
    <w:qFormat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14251D"/>
    <w:pPr>
      <w:numPr>
        <w:numId w:val="23"/>
      </w:numPr>
      <w:spacing w:before="240" w:after="60"/>
    </w:pPr>
    <w:rPr>
      <w:rFonts w:ascii="Roboto Light" w:hAnsi="Roboto Light"/>
      <w:b/>
      <w:caps/>
      <w:sz w:val="28"/>
      <w:szCs w:val="32"/>
    </w:rPr>
  </w:style>
  <w:style w:type="character" w:customStyle="1" w:styleId="Overskrift1InnkjpTegn">
    <w:name w:val="Overskrift 1 Innkjøp Tegn"/>
    <w:basedOn w:val="Standardskriftforavsnitt"/>
    <w:link w:val="Overskrift1Innkjp"/>
    <w:rsid w:val="0014251D"/>
    <w:rPr>
      <w:rFonts w:ascii="Roboto Light" w:hAnsi="Roboto Light"/>
      <w:b/>
      <w:caps/>
      <w:sz w:val="28"/>
      <w:szCs w:val="32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7679F6"/>
    <w:pPr>
      <w:numPr>
        <w:ilvl w:val="1"/>
      </w:numPr>
      <w:ind w:left="567" w:hanging="567"/>
    </w:pPr>
    <w:rPr>
      <w:caps w:val="0"/>
    </w:rPr>
  </w:style>
  <w:style w:type="character" w:customStyle="1" w:styleId="Overskrift2InnkjpTegn">
    <w:name w:val="Overskrift 2 Innkjøp Tegn"/>
    <w:basedOn w:val="Overskrift1InnkjpTegn"/>
    <w:link w:val="Overskrift2Innkjp"/>
    <w:rsid w:val="007679F6"/>
    <w:rPr>
      <w:rFonts w:ascii="Roboto Light" w:hAnsi="Roboto Light"/>
      <w:b/>
      <w:caps w:val="0"/>
      <w:sz w:val="28"/>
      <w:szCs w:val="28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686FFC"/>
    <w:pPr>
      <w:numPr>
        <w:ilvl w:val="2"/>
        <w:numId w:val="19"/>
      </w:numPr>
      <w:spacing w:after="0"/>
      <w:ind w:left="737" w:right="-65" w:hanging="737"/>
    </w:pPr>
    <w:rPr>
      <w:sz w:val="22"/>
    </w:rPr>
  </w:style>
  <w:style w:type="character" w:customStyle="1" w:styleId="Overskrift3InnkjpTegn">
    <w:name w:val="Overskrift 3 Innkjøp Tegn"/>
    <w:basedOn w:val="Overskrift2InnkjpTegn"/>
    <w:link w:val="Overskrift3Innkjp"/>
    <w:rsid w:val="00686FFC"/>
    <w:rPr>
      <w:rFonts w:ascii="Roboto Light" w:hAnsi="Roboto Light"/>
      <w:b/>
      <w:caps w:val="0"/>
      <w:sz w:val="22"/>
      <w:szCs w:val="28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255FDD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347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3477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34772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3477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34772"/>
    <w:rPr>
      <w:b/>
      <w:bCs/>
      <w:szCs w:val="20"/>
      <w:lang w:val="nn-NO" w:eastAsia="nn-NO"/>
    </w:rPr>
  </w:style>
  <w:style w:type="numbering" w:customStyle="1" w:styleId="Stil1">
    <w:name w:val="Stil1"/>
    <w:uiPriority w:val="99"/>
    <w:rsid w:val="0014251D"/>
    <w:pPr>
      <w:numPr>
        <w:numId w:val="22"/>
      </w:numPr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BC2BB3"/>
    <w:rPr>
      <w:sz w:val="22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wil\Vestland%20fylkeskommune\Teams-ORO-INN%20-%20Malar%20og%20st&#248;ttedokument\Malar%20under%20arbeid\Revidering%20oktober%202024\Vedlegg%20B%20-%20Leverand&#248;r%20si%20skildring%20av%20leveransen.dotx" TargetMode="Externa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B29EB1B854944960BC59E3EFEA31E" ma:contentTypeVersion="8" ma:contentTypeDescription="Opprett et nytt dokument." ma:contentTypeScope="" ma:versionID="25811a1ff839bbab44a1b2cbf483ca97">
  <xsd:schema xmlns:xsd="http://www.w3.org/2001/XMLSchema" xmlns:xs="http://www.w3.org/2001/XMLSchema" xmlns:p="http://schemas.microsoft.com/office/2006/metadata/properties" xmlns:ns2="ee715902-1279-4057-86cf-08f1b979d50a" xmlns:ns3="f01a8621-22c5-46bc-a9e5-c7c9cca581b1" targetNamespace="http://schemas.microsoft.com/office/2006/metadata/properties" ma:root="true" ma:fieldsID="bb6125579b5829d534dbffb01c9f29b6" ns2:_="" ns3:_="">
    <xsd:import namespace="ee715902-1279-4057-86cf-08f1b979d50a"/>
    <xsd:import namespace="f01a8621-22c5-46bc-a9e5-c7c9cca581b1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a245f222bae04753ab784ddf33020ea7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15902-1279-4057-86cf-08f1b979d50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920573f2-21b9-4e94-ac56-e74b26707dcf}" ma:internalName="TaxCatchAll" ma:showField="CatchAllData" ma:web="ee715902-1279-4057-86cf-08f1b979d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5f222bae04753ab784ddf33020ea7" ma:index="12" nillable="true" ma:taxonomy="true" ma:internalName="a245f222bae04753ab784ddf33020ea7" ma:taxonomyFieldName="GtDocumentType" ma:displayName="Dokumenttype" ma:fieldId="{a245f222-bae0-4753-ab78-4ddf33020ea7}" ma:sspId="710104e5-5bbb-4c90-b6ff-9dd753803138" ma:termSetId="a474bbee-b38f-45e7-869f-d0ce50d49a8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1a8621-22c5-46bc-a9e5-c7c9cca581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ee715902-1279-4057-86cf-08f1b979d50a">
      <Terms xmlns="http://schemas.microsoft.com/office/infopath/2007/PartnerControls"/>
    </j25543a5815d485da9a5e0773ad762e9>
    <TaxCatchAll xmlns="ee715902-1279-4057-86cf-08f1b979d50a" xsi:nil="true"/>
    <a245f222bae04753ab784ddf33020ea7 xmlns="ee715902-1279-4057-86cf-08f1b979d50a">
      <Terms xmlns="http://schemas.microsoft.com/office/infopath/2007/PartnerControls"/>
    </a245f222bae04753ab784ddf33020ea7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C1035F-E56D-4B1A-A5C0-34E5D37F3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715902-1279-4057-86cf-08f1b979d50a"/>
    <ds:schemaRef ds:uri="f01a8621-22c5-46bc-a9e5-c7c9cca581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D08A6-4799-46D7-B9D1-C1C84F3F4B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89A51E-C27A-4300-B53F-D0B8053CADBB}">
  <ds:schemaRefs>
    <ds:schemaRef ds:uri="http://schemas.microsoft.com/office/2006/metadata/properties"/>
    <ds:schemaRef ds:uri="http://schemas.microsoft.com/office/infopath/2007/PartnerControls"/>
    <ds:schemaRef ds:uri="ee715902-1279-4057-86cf-08f1b979d50a"/>
  </ds:schemaRefs>
</ds:datastoreItem>
</file>

<file path=customXml/itemProps4.xml><?xml version="1.0" encoding="utf-8"?>
<ds:datastoreItem xmlns:ds="http://schemas.openxmlformats.org/officeDocument/2006/customXml" ds:itemID="{4FC02528-7F80-4246-85DB-CA1ADB022D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Vedlegg B - Leverandør si skildring av leveransen.dotx</Template>
  <TotalTime>7</TotalTime>
  <Pages>4</Pages>
  <Words>630</Words>
  <Characters>3850</Characters>
  <Application>Microsoft Office Word</Application>
  <DocSecurity>0</DocSecurity>
  <Lines>120</Lines>
  <Paragraphs>60</Paragraphs>
  <ScaleCrop>false</ScaleCrop>
  <Company>Hordaland Fylkeskommune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Irmelin Hanstvedt Mjøs</cp:lastModifiedBy>
  <cp:revision>59</cp:revision>
  <cp:lastPrinted>2012-09-03T11:39:00Z</cp:lastPrinted>
  <dcterms:created xsi:type="dcterms:W3CDTF">2024-12-04T09:18:00Z</dcterms:created>
  <dcterms:modified xsi:type="dcterms:W3CDTF">2026-09-02T08:47:00Z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0x010100E4BB29EB1B854944960BC59E3EFEA31E</vt:lpwstr>
  </property>
  <property fmtid="{D5CDD505-2E9C-101B-9397-08002B2CF9AE}" pid="3" name="MediaServiceImageTags">
    <vt:lpwstr/>
  </property>
  <property fmtid="{D5CDD505-2E9C-101B-9397-08002B2CF9AE}" pid="4" name="GtProjectPhase">
    <vt:lpwstr/>
  </property>
  <property fmtid="{D5CDD505-2E9C-101B-9397-08002B2CF9AE}" pid="5" name="GtDocumentType">
    <vt:lpwstr/>
  </property>
</Properties>
</file>